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18073BE6"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D05394">
              <w:t>8</w:t>
            </w:r>
            <w:r>
              <w:t>.</w:t>
            </w:r>
            <w:r w:rsidR="00D05394">
              <w:t>0</w:t>
            </w:r>
            <w:r>
              <w:t xml:space="preserve">.0 </w:t>
            </w:r>
            <w:r>
              <w:rPr>
                <w:sz w:val="32"/>
              </w:rPr>
              <w:t>(</w:t>
            </w:r>
            <w:r w:rsidR="00B21E94">
              <w:rPr>
                <w:sz w:val="32"/>
              </w:rPr>
              <w:t>2022</w:t>
            </w:r>
            <w:r>
              <w:rPr>
                <w:sz w:val="32"/>
              </w:rPr>
              <w:t>-</w:t>
            </w:r>
            <w:r w:rsidR="00050CF2">
              <w:rPr>
                <w:sz w:val="32"/>
              </w:rPr>
              <w:t>12</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292B493F" w:rsidR="00345A8F" w:rsidRDefault="00D862C6">
            <w:pPr>
              <w:pStyle w:val="ZT"/>
              <w:framePr w:wrap="auto" w:hAnchor="text" w:yAlign="inline"/>
              <w:rPr>
                <w:i/>
                <w:sz w:val="28"/>
              </w:rPr>
            </w:pPr>
            <w:r>
              <w:t>(</w:t>
            </w:r>
            <w:r>
              <w:rPr>
                <w:rStyle w:val="ZGSM"/>
              </w:rPr>
              <w:t>Release 1</w:t>
            </w:r>
            <w:r w:rsidR="00D05394">
              <w:rPr>
                <w:rStyle w:val="ZGSM"/>
              </w:rPr>
              <w:t>8</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1F547E13" w14:textId="0203AF3D" w:rsidR="00C272E4" w:rsidRDefault="00C272E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_Toc120683236 \h </w:instrText>
      </w:r>
      <w:r>
        <w:rPr>
          <w:noProof/>
        </w:rPr>
      </w:r>
      <w:r>
        <w:rPr>
          <w:noProof/>
        </w:rPr>
        <w:fldChar w:fldCharType="separate"/>
      </w:r>
      <w:r>
        <w:rPr>
          <w:noProof/>
        </w:rPr>
        <w:t>6</w:t>
      </w:r>
      <w:r>
        <w:rPr>
          <w:noProof/>
        </w:rPr>
        <w:fldChar w:fldCharType="end"/>
      </w:r>
    </w:p>
    <w:p w14:paraId="0775535B" w14:textId="3CDF65C9" w:rsidR="00C272E4" w:rsidRDefault="00C272E4">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_Toc120683237 \h </w:instrText>
      </w:r>
      <w:r>
        <w:rPr>
          <w:noProof/>
        </w:rPr>
      </w:r>
      <w:r>
        <w:rPr>
          <w:noProof/>
        </w:rPr>
        <w:fldChar w:fldCharType="separate"/>
      </w:r>
      <w:r>
        <w:rPr>
          <w:noProof/>
        </w:rPr>
        <w:t>7</w:t>
      </w:r>
      <w:r>
        <w:rPr>
          <w:noProof/>
        </w:rPr>
        <w:fldChar w:fldCharType="end"/>
      </w:r>
    </w:p>
    <w:p w14:paraId="3B0B833B" w14:textId="03B6F97E" w:rsidR="00C272E4" w:rsidRDefault="00C272E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_Toc120683238 \h </w:instrText>
      </w:r>
      <w:r>
        <w:rPr>
          <w:noProof/>
        </w:rPr>
      </w:r>
      <w:r>
        <w:rPr>
          <w:noProof/>
        </w:rPr>
        <w:fldChar w:fldCharType="separate"/>
      </w:r>
      <w:r>
        <w:rPr>
          <w:noProof/>
        </w:rPr>
        <w:t>8</w:t>
      </w:r>
      <w:r>
        <w:rPr>
          <w:noProof/>
        </w:rPr>
        <w:fldChar w:fldCharType="end"/>
      </w:r>
    </w:p>
    <w:p w14:paraId="43B6389D" w14:textId="5F848C57" w:rsidR="00C272E4" w:rsidRDefault="00C272E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_Toc120683239 \h </w:instrText>
      </w:r>
      <w:r>
        <w:rPr>
          <w:noProof/>
        </w:rPr>
      </w:r>
      <w:r>
        <w:rPr>
          <w:noProof/>
        </w:rPr>
        <w:fldChar w:fldCharType="separate"/>
      </w:r>
      <w:r>
        <w:rPr>
          <w:noProof/>
        </w:rPr>
        <w:t>8</w:t>
      </w:r>
      <w:r>
        <w:rPr>
          <w:noProof/>
        </w:rPr>
        <w:fldChar w:fldCharType="end"/>
      </w:r>
    </w:p>
    <w:p w14:paraId="40A6B222" w14:textId="04CB9C79" w:rsidR="00C272E4" w:rsidRDefault="00C272E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_Toc120683240 \h </w:instrText>
      </w:r>
      <w:r>
        <w:rPr>
          <w:noProof/>
        </w:rPr>
      </w:r>
      <w:r>
        <w:rPr>
          <w:noProof/>
        </w:rPr>
        <w:fldChar w:fldCharType="separate"/>
      </w:r>
      <w:r>
        <w:rPr>
          <w:noProof/>
        </w:rPr>
        <w:t>9</w:t>
      </w:r>
      <w:r>
        <w:rPr>
          <w:noProof/>
        </w:rPr>
        <w:fldChar w:fldCharType="end"/>
      </w:r>
    </w:p>
    <w:p w14:paraId="560C86AF" w14:textId="3450DB55" w:rsidR="00C272E4" w:rsidRDefault="00C272E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_Toc120683241 \h </w:instrText>
      </w:r>
      <w:r>
        <w:rPr>
          <w:noProof/>
        </w:rPr>
      </w:r>
      <w:r>
        <w:rPr>
          <w:noProof/>
        </w:rPr>
        <w:fldChar w:fldCharType="separate"/>
      </w:r>
      <w:r>
        <w:rPr>
          <w:noProof/>
        </w:rPr>
        <w:t>9</w:t>
      </w:r>
      <w:r>
        <w:rPr>
          <w:noProof/>
        </w:rPr>
        <w:fldChar w:fldCharType="end"/>
      </w:r>
    </w:p>
    <w:p w14:paraId="3997DA97" w14:textId="2D07FDC5" w:rsidR="00C272E4" w:rsidRDefault="00C272E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_Toc120683242 \h </w:instrText>
      </w:r>
      <w:r>
        <w:rPr>
          <w:noProof/>
        </w:rPr>
      </w:r>
      <w:r>
        <w:rPr>
          <w:noProof/>
        </w:rPr>
        <w:fldChar w:fldCharType="separate"/>
      </w:r>
      <w:r>
        <w:rPr>
          <w:noProof/>
        </w:rPr>
        <w:t>9</w:t>
      </w:r>
      <w:r>
        <w:rPr>
          <w:noProof/>
        </w:rPr>
        <w:fldChar w:fldCharType="end"/>
      </w:r>
    </w:p>
    <w:p w14:paraId="11A9A5BB" w14:textId="5B3452A9" w:rsidR="00C272E4" w:rsidRDefault="00C272E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_Toc120683243 \h </w:instrText>
      </w:r>
      <w:r>
        <w:rPr>
          <w:noProof/>
        </w:rPr>
      </w:r>
      <w:r>
        <w:rPr>
          <w:noProof/>
        </w:rPr>
        <w:fldChar w:fldCharType="separate"/>
      </w:r>
      <w:r>
        <w:rPr>
          <w:noProof/>
        </w:rPr>
        <w:t>9</w:t>
      </w:r>
      <w:r>
        <w:rPr>
          <w:noProof/>
        </w:rPr>
        <w:fldChar w:fldCharType="end"/>
      </w:r>
    </w:p>
    <w:p w14:paraId="3447A65D" w14:textId="1F35E6A6" w:rsidR="00C272E4" w:rsidRDefault="00C272E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_Toc120683244 \h </w:instrText>
      </w:r>
      <w:r>
        <w:rPr>
          <w:noProof/>
        </w:rPr>
      </w:r>
      <w:r>
        <w:rPr>
          <w:noProof/>
        </w:rPr>
        <w:fldChar w:fldCharType="separate"/>
      </w:r>
      <w:r>
        <w:rPr>
          <w:noProof/>
        </w:rPr>
        <w:t>9</w:t>
      </w:r>
      <w:r>
        <w:rPr>
          <w:noProof/>
        </w:rPr>
        <w:fldChar w:fldCharType="end"/>
      </w:r>
    </w:p>
    <w:p w14:paraId="3BC616CD" w14:textId="41F5027B" w:rsidR="00C272E4" w:rsidRDefault="00C272E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_Toc120683245 \h </w:instrText>
      </w:r>
      <w:r>
        <w:rPr>
          <w:noProof/>
        </w:rPr>
      </w:r>
      <w:r>
        <w:rPr>
          <w:noProof/>
        </w:rPr>
        <w:fldChar w:fldCharType="separate"/>
      </w:r>
      <w:r>
        <w:rPr>
          <w:noProof/>
        </w:rPr>
        <w:t>9</w:t>
      </w:r>
      <w:r>
        <w:rPr>
          <w:noProof/>
        </w:rPr>
        <w:fldChar w:fldCharType="end"/>
      </w:r>
    </w:p>
    <w:p w14:paraId="39658838" w14:textId="2458D80A" w:rsidR="00C272E4" w:rsidRDefault="00C272E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_Toc120683246 \h </w:instrText>
      </w:r>
      <w:r>
        <w:rPr>
          <w:noProof/>
        </w:rPr>
      </w:r>
      <w:r>
        <w:rPr>
          <w:noProof/>
        </w:rPr>
        <w:fldChar w:fldCharType="separate"/>
      </w:r>
      <w:r>
        <w:rPr>
          <w:noProof/>
        </w:rPr>
        <w:t>10</w:t>
      </w:r>
      <w:r>
        <w:rPr>
          <w:noProof/>
        </w:rPr>
        <w:fldChar w:fldCharType="end"/>
      </w:r>
    </w:p>
    <w:p w14:paraId="0727ACB5" w14:textId="1888A59F" w:rsidR="00C272E4" w:rsidRDefault="00C272E4">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_Toc120683247 \h </w:instrText>
      </w:r>
      <w:r>
        <w:rPr>
          <w:noProof/>
        </w:rPr>
      </w:r>
      <w:r>
        <w:rPr>
          <w:noProof/>
        </w:rPr>
        <w:fldChar w:fldCharType="separate"/>
      </w:r>
      <w:r>
        <w:rPr>
          <w:noProof/>
        </w:rPr>
        <w:t>10</w:t>
      </w:r>
      <w:r>
        <w:rPr>
          <w:noProof/>
        </w:rPr>
        <w:fldChar w:fldCharType="end"/>
      </w:r>
    </w:p>
    <w:p w14:paraId="18193F7F" w14:textId="1A2262ED" w:rsidR="00C272E4" w:rsidRDefault="00C272E4">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_Toc120683248 \h </w:instrText>
      </w:r>
      <w:r>
        <w:rPr>
          <w:noProof/>
        </w:rPr>
      </w:r>
      <w:r>
        <w:rPr>
          <w:noProof/>
        </w:rPr>
        <w:fldChar w:fldCharType="separate"/>
      </w:r>
      <w:r>
        <w:rPr>
          <w:noProof/>
        </w:rPr>
        <w:t>10</w:t>
      </w:r>
      <w:r>
        <w:rPr>
          <w:noProof/>
        </w:rPr>
        <w:fldChar w:fldCharType="end"/>
      </w:r>
    </w:p>
    <w:p w14:paraId="1BA5B744" w14:textId="2CFA24F3" w:rsidR="00C272E4" w:rsidRDefault="00C272E4">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_Toc120683249 \h </w:instrText>
      </w:r>
      <w:r>
        <w:rPr>
          <w:noProof/>
        </w:rPr>
      </w:r>
      <w:r>
        <w:rPr>
          <w:noProof/>
        </w:rPr>
        <w:fldChar w:fldCharType="separate"/>
      </w:r>
      <w:r>
        <w:rPr>
          <w:noProof/>
        </w:rPr>
        <w:t>10</w:t>
      </w:r>
      <w:r>
        <w:rPr>
          <w:noProof/>
        </w:rPr>
        <w:fldChar w:fldCharType="end"/>
      </w:r>
    </w:p>
    <w:p w14:paraId="3F747429" w14:textId="3F4F5CA8" w:rsidR="00C272E4" w:rsidRDefault="00C272E4">
      <w:pPr>
        <w:pStyle w:val="TOC4"/>
        <w:rPr>
          <w:rFonts w:asciiTheme="minorHAnsi" w:eastAsiaTheme="minorEastAsia" w:hAnsiTheme="minorHAnsi" w:cstheme="minorBidi"/>
          <w:noProof/>
          <w:kern w:val="2"/>
          <w:sz w:val="21"/>
          <w:szCs w:val="22"/>
          <w:lang w:val="en-US" w:eastAsia="zh-CN"/>
        </w:rPr>
      </w:pPr>
      <w:r w:rsidRPr="006F6D79">
        <w:rPr>
          <w:noProof/>
          <w:lang w:val="en-US"/>
        </w:rPr>
        <w:t>4.2.</w:t>
      </w:r>
      <w:r w:rsidRPr="006F6D79">
        <w:rPr>
          <w:noProof/>
          <w:lang w:val="en-US" w:eastAsia="zh-CN"/>
        </w:rPr>
        <w:t>1.3</w:t>
      </w:r>
      <w:r>
        <w:rPr>
          <w:rFonts w:asciiTheme="minorHAnsi" w:eastAsiaTheme="minorEastAsia" w:hAnsiTheme="minorHAnsi" w:cstheme="minorBidi"/>
          <w:noProof/>
          <w:kern w:val="2"/>
          <w:sz w:val="21"/>
          <w:szCs w:val="22"/>
          <w:lang w:val="en-US" w:eastAsia="zh-CN"/>
        </w:rPr>
        <w:tab/>
      </w:r>
      <w:r w:rsidRPr="006F6D79">
        <w:rPr>
          <w:noProof/>
          <w:lang w:val="en-US"/>
        </w:rPr>
        <w:t>Network Functions</w:t>
      </w:r>
      <w:r>
        <w:rPr>
          <w:noProof/>
        </w:rPr>
        <w:tab/>
      </w:r>
      <w:r>
        <w:rPr>
          <w:noProof/>
        </w:rPr>
        <w:fldChar w:fldCharType="begin"/>
      </w:r>
      <w:r>
        <w:rPr>
          <w:noProof/>
        </w:rPr>
        <w:instrText xml:space="preserve"> PAGEREF _Toc120683250 \h </w:instrText>
      </w:r>
      <w:r>
        <w:rPr>
          <w:noProof/>
        </w:rPr>
      </w:r>
      <w:r>
        <w:rPr>
          <w:noProof/>
        </w:rPr>
        <w:fldChar w:fldCharType="separate"/>
      </w:r>
      <w:r>
        <w:rPr>
          <w:noProof/>
        </w:rPr>
        <w:t>11</w:t>
      </w:r>
      <w:r>
        <w:rPr>
          <w:noProof/>
        </w:rPr>
        <w:fldChar w:fldCharType="end"/>
      </w:r>
    </w:p>
    <w:p w14:paraId="7199152B" w14:textId="26293717" w:rsidR="00C272E4" w:rsidRDefault="00C272E4">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6F6D79">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_Toc120683251 \h </w:instrText>
      </w:r>
      <w:r>
        <w:rPr>
          <w:noProof/>
        </w:rPr>
      </w:r>
      <w:r>
        <w:rPr>
          <w:noProof/>
        </w:rPr>
        <w:fldChar w:fldCharType="separate"/>
      </w:r>
      <w:r>
        <w:rPr>
          <w:noProof/>
        </w:rPr>
        <w:t>11</w:t>
      </w:r>
      <w:r>
        <w:rPr>
          <w:noProof/>
        </w:rPr>
        <w:fldChar w:fldCharType="end"/>
      </w:r>
    </w:p>
    <w:p w14:paraId="18CE0F61" w14:textId="564F6EB1" w:rsidR="00C272E4" w:rsidRDefault="00C272E4">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_Toc120683252 \h </w:instrText>
      </w:r>
      <w:r>
        <w:rPr>
          <w:noProof/>
        </w:rPr>
      </w:r>
      <w:r>
        <w:rPr>
          <w:noProof/>
        </w:rPr>
        <w:fldChar w:fldCharType="separate"/>
      </w:r>
      <w:r>
        <w:rPr>
          <w:noProof/>
        </w:rPr>
        <w:t>11</w:t>
      </w:r>
      <w:r>
        <w:rPr>
          <w:noProof/>
        </w:rPr>
        <w:fldChar w:fldCharType="end"/>
      </w:r>
    </w:p>
    <w:p w14:paraId="3430C059" w14:textId="2355E5FE" w:rsidR="00C272E4" w:rsidRDefault="00C272E4">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_Toc120683253 \h </w:instrText>
      </w:r>
      <w:r>
        <w:rPr>
          <w:noProof/>
        </w:rPr>
      </w:r>
      <w:r>
        <w:rPr>
          <w:noProof/>
        </w:rPr>
        <w:fldChar w:fldCharType="separate"/>
      </w:r>
      <w:r>
        <w:rPr>
          <w:noProof/>
        </w:rPr>
        <w:t>12</w:t>
      </w:r>
      <w:r>
        <w:rPr>
          <w:noProof/>
        </w:rPr>
        <w:fldChar w:fldCharType="end"/>
      </w:r>
    </w:p>
    <w:p w14:paraId="4D4FF471" w14:textId="10E440D1" w:rsidR="00C272E4" w:rsidRDefault="00C272E4">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_Toc120683254 \h </w:instrText>
      </w:r>
      <w:r>
        <w:rPr>
          <w:noProof/>
        </w:rPr>
      </w:r>
      <w:r>
        <w:rPr>
          <w:noProof/>
        </w:rPr>
        <w:fldChar w:fldCharType="separate"/>
      </w:r>
      <w:r>
        <w:rPr>
          <w:noProof/>
        </w:rPr>
        <w:t>12</w:t>
      </w:r>
      <w:r>
        <w:rPr>
          <w:noProof/>
        </w:rPr>
        <w:fldChar w:fldCharType="end"/>
      </w:r>
    </w:p>
    <w:p w14:paraId="0F61724A" w14:textId="6EFFC690" w:rsidR="00C272E4" w:rsidRDefault="00C272E4">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_Toc120683255 \h </w:instrText>
      </w:r>
      <w:r>
        <w:rPr>
          <w:noProof/>
        </w:rPr>
      </w:r>
      <w:r>
        <w:rPr>
          <w:noProof/>
        </w:rPr>
        <w:fldChar w:fldCharType="separate"/>
      </w:r>
      <w:r>
        <w:rPr>
          <w:noProof/>
        </w:rPr>
        <w:t>12</w:t>
      </w:r>
      <w:r>
        <w:rPr>
          <w:noProof/>
        </w:rPr>
        <w:fldChar w:fldCharType="end"/>
      </w:r>
    </w:p>
    <w:p w14:paraId="286A2F31" w14:textId="7B104186" w:rsidR="00C272E4" w:rsidRDefault="00C272E4">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_Toc120683256 \h </w:instrText>
      </w:r>
      <w:r>
        <w:rPr>
          <w:noProof/>
        </w:rPr>
      </w:r>
      <w:r>
        <w:rPr>
          <w:noProof/>
        </w:rPr>
        <w:fldChar w:fldCharType="separate"/>
      </w:r>
      <w:r>
        <w:rPr>
          <w:noProof/>
        </w:rPr>
        <w:t>12</w:t>
      </w:r>
      <w:r>
        <w:rPr>
          <w:noProof/>
        </w:rPr>
        <w:fldChar w:fldCharType="end"/>
      </w:r>
    </w:p>
    <w:p w14:paraId="0CA12805" w14:textId="357C7F37" w:rsidR="00C272E4" w:rsidRDefault="00C272E4">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_Toc120683257 \h </w:instrText>
      </w:r>
      <w:r>
        <w:rPr>
          <w:noProof/>
        </w:rPr>
      </w:r>
      <w:r>
        <w:rPr>
          <w:noProof/>
        </w:rPr>
        <w:fldChar w:fldCharType="separate"/>
      </w:r>
      <w:r>
        <w:rPr>
          <w:noProof/>
        </w:rPr>
        <w:t>12</w:t>
      </w:r>
      <w:r>
        <w:rPr>
          <w:noProof/>
        </w:rPr>
        <w:fldChar w:fldCharType="end"/>
      </w:r>
    </w:p>
    <w:p w14:paraId="1D890AA8" w14:textId="0FE33EDF" w:rsidR="00C272E4" w:rsidRDefault="00C272E4">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_Toc120683258 \h </w:instrText>
      </w:r>
      <w:r>
        <w:rPr>
          <w:noProof/>
        </w:rPr>
      </w:r>
      <w:r>
        <w:rPr>
          <w:noProof/>
        </w:rPr>
        <w:fldChar w:fldCharType="separate"/>
      </w:r>
      <w:r>
        <w:rPr>
          <w:noProof/>
        </w:rPr>
        <w:t>13</w:t>
      </w:r>
      <w:r>
        <w:rPr>
          <w:noProof/>
        </w:rPr>
        <w:fldChar w:fldCharType="end"/>
      </w:r>
    </w:p>
    <w:p w14:paraId="2D6A8368" w14:textId="75435C98" w:rsidR="00C272E4" w:rsidRDefault="00C272E4">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_Toc120683259 \h </w:instrText>
      </w:r>
      <w:r>
        <w:rPr>
          <w:noProof/>
        </w:rPr>
      </w:r>
      <w:r>
        <w:rPr>
          <w:noProof/>
        </w:rPr>
        <w:fldChar w:fldCharType="separate"/>
      </w:r>
      <w:r>
        <w:rPr>
          <w:noProof/>
        </w:rPr>
        <w:t>14</w:t>
      </w:r>
      <w:r>
        <w:rPr>
          <w:noProof/>
        </w:rPr>
        <w:fldChar w:fldCharType="end"/>
      </w:r>
    </w:p>
    <w:p w14:paraId="6A400558" w14:textId="6E2D4E61" w:rsidR="00C272E4" w:rsidRDefault="00C272E4">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_Toc120683260 \h </w:instrText>
      </w:r>
      <w:r>
        <w:rPr>
          <w:noProof/>
        </w:rPr>
      </w:r>
      <w:r>
        <w:rPr>
          <w:noProof/>
        </w:rPr>
        <w:fldChar w:fldCharType="separate"/>
      </w:r>
      <w:r>
        <w:rPr>
          <w:noProof/>
        </w:rPr>
        <w:t>14</w:t>
      </w:r>
      <w:r>
        <w:rPr>
          <w:noProof/>
        </w:rPr>
        <w:fldChar w:fldCharType="end"/>
      </w:r>
    </w:p>
    <w:p w14:paraId="3519F5A2" w14:textId="485B11A6" w:rsidR="00C272E4" w:rsidRDefault="00C272E4">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_Toc120683261 \h </w:instrText>
      </w:r>
      <w:r>
        <w:rPr>
          <w:noProof/>
        </w:rPr>
      </w:r>
      <w:r>
        <w:rPr>
          <w:noProof/>
        </w:rPr>
        <w:fldChar w:fldCharType="separate"/>
      </w:r>
      <w:r>
        <w:rPr>
          <w:noProof/>
        </w:rPr>
        <w:t>14</w:t>
      </w:r>
      <w:r>
        <w:rPr>
          <w:noProof/>
        </w:rPr>
        <w:fldChar w:fldCharType="end"/>
      </w:r>
    </w:p>
    <w:p w14:paraId="3FF11A93" w14:textId="0DE5F5D6" w:rsidR="00C272E4" w:rsidRDefault="00C272E4">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_Toc120683262 \h </w:instrText>
      </w:r>
      <w:r>
        <w:rPr>
          <w:noProof/>
        </w:rPr>
      </w:r>
      <w:r>
        <w:rPr>
          <w:noProof/>
        </w:rPr>
        <w:fldChar w:fldCharType="separate"/>
      </w:r>
      <w:r>
        <w:rPr>
          <w:noProof/>
        </w:rPr>
        <w:t>15</w:t>
      </w:r>
      <w:r>
        <w:rPr>
          <w:noProof/>
        </w:rPr>
        <w:fldChar w:fldCharType="end"/>
      </w:r>
    </w:p>
    <w:p w14:paraId="1F954143" w14:textId="6F667555" w:rsidR="00C272E4" w:rsidRDefault="00C272E4">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_Toc120683263 \h </w:instrText>
      </w:r>
      <w:r>
        <w:rPr>
          <w:noProof/>
        </w:rPr>
      </w:r>
      <w:r>
        <w:rPr>
          <w:noProof/>
        </w:rPr>
        <w:fldChar w:fldCharType="separate"/>
      </w:r>
      <w:r>
        <w:rPr>
          <w:noProof/>
        </w:rPr>
        <w:t>15</w:t>
      </w:r>
      <w:r>
        <w:rPr>
          <w:noProof/>
        </w:rPr>
        <w:fldChar w:fldCharType="end"/>
      </w:r>
    </w:p>
    <w:p w14:paraId="3BF5623C" w14:textId="741DA79A" w:rsidR="00C272E4" w:rsidRDefault="00C272E4">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_Toc120683264 \h </w:instrText>
      </w:r>
      <w:r>
        <w:rPr>
          <w:noProof/>
        </w:rPr>
      </w:r>
      <w:r>
        <w:rPr>
          <w:noProof/>
        </w:rPr>
        <w:fldChar w:fldCharType="separate"/>
      </w:r>
      <w:r>
        <w:rPr>
          <w:noProof/>
        </w:rPr>
        <w:t>15</w:t>
      </w:r>
      <w:r>
        <w:rPr>
          <w:noProof/>
        </w:rPr>
        <w:fldChar w:fldCharType="end"/>
      </w:r>
    </w:p>
    <w:p w14:paraId="4FC668CB" w14:textId="3A7B636B" w:rsidR="00C272E4" w:rsidRDefault="00C272E4">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_Toc120683265 \h </w:instrText>
      </w:r>
      <w:r>
        <w:rPr>
          <w:noProof/>
        </w:rPr>
      </w:r>
      <w:r>
        <w:rPr>
          <w:noProof/>
        </w:rPr>
        <w:fldChar w:fldCharType="separate"/>
      </w:r>
      <w:r>
        <w:rPr>
          <w:noProof/>
        </w:rPr>
        <w:t>15</w:t>
      </w:r>
      <w:r>
        <w:rPr>
          <w:noProof/>
        </w:rPr>
        <w:fldChar w:fldCharType="end"/>
      </w:r>
    </w:p>
    <w:p w14:paraId="09AF1B27" w14:textId="6583B0F3" w:rsidR="00C272E4" w:rsidRDefault="00C272E4">
      <w:pPr>
        <w:pStyle w:val="TOC4"/>
        <w:rPr>
          <w:rFonts w:asciiTheme="minorHAnsi" w:eastAsiaTheme="minorEastAsia" w:hAnsiTheme="minorHAnsi" w:cstheme="minorBidi"/>
          <w:noProof/>
          <w:kern w:val="2"/>
          <w:sz w:val="21"/>
          <w:szCs w:val="22"/>
          <w:lang w:val="en-US" w:eastAsia="zh-CN"/>
        </w:rPr>
      </w:pPr>
      <w:r w:rsidRPr="006F6D79">
        <w:rPr>
          <w:noProof/>
          <w:lang w:val="en-US"/>
        </w:rPr>
        <w:t>4.3.</w:t>
      </w:r>
      <w:r w:rsidRPr="006F6D79">
        <w:rPr>
          <w:noProof/>
          <w:lang w:val="en-US" w:eastAsia="zh-CN"/>
        </w:rPr>
        <w:t>1.3</w:t>
      </w:r>
      <w:r>
        <w:rPr>
          <w:rFonts w:asciiTheme="minorHAnsi" w:eastAsiaTheme="minorEastAsia" w:hAnsiTheme="minorHAnsi" w:cstheme="minorBidi"/>
          <w:noProof/>
          <w:kern w:val="2"/>
          <w:sz w:val="21"/>
          <w:szCs w:val="22"/>
          <w:lang w:val="en-US" w:eastAsia="zh-CN"/>
        </w:rPr>
        <w:tab/>
      </w:r>
      <w:r w:rsidRPr="006F6D79">
        <w:rPr>
          <w:noProof/>
          <w:lang w:val="en-US"/>
        </w:rPr>
        <w:t>Network Functions</w:t>
      </w:r>
      <w:r>
        <w:rPr>
          <w:noProof/>
        </w:rPr>
        <w:tab/>
      </w:r>
      <w:r>
        <w:rPr>
          <w:noProof/>
        </w:rPr>
        <w:fldChar w:fldCharType="begin"/>
      </w:r>
      <w:r>
        <w:rPr>
          <w:noProof/>
        </w:rPr>
        <w:instrText xml:space="preserve"> PAGEREF _Toc120683266 \h </w:instrText>
      </w:r>
      <w:r>
        <w:rPr>
          <w:noProof/>
        </w:rPr>
      </w:r>
      <w:r>
        <w:rPr>
          <w:noProof/>
        </w:rPr>
        <w:fldChar w:fldCharType="separate"/>
      </w:r>
      <w:r>
        <w:rPr>
          <w:noProof/>
        </w:rPr>
        <w:t>16</w:t>
      </w:r>
      <w:r>
        <w:rPr>
          <w:noProof/>
        </w:rPr>
        <w:fldChar w:fldCharType="end"/>
      </w:r>
    </w:p>
    <w:p w14:paraId="1DB14DC2" w14:textId="52880852" w:rsidR="00C272E4" w:rsidRDefault="00C272E4">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6F6D79">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_Toc120683267 \h </w:instrText>
      </w:r>
      <w:r>
        <w:rPr>
          <w:noProof/>
        </w:rPr>
      </w:r>
      <w:r>
        <w:rPr>
          <w:noProof/>
        </w:rPr>
        <w:fldChar w:fldCharType="separate"/>
      </w:r>
      <w:r>
        <w:rPr>
          <w:noProof/>
        </w:rPr>
        <w:t>16</w:t>
      </w:r>
      <w:r>
        <w:rPr>
          <w:noProof/>
        </w:rPr>
        <w:fldChar w:fldCharType="end"/>
      </w:r>
    </w:p>
    <w:p w14:paraId="3600D3DC" w14:textId="43A47FAF" w:rsidR="00C272E4" w:rsidRDefault="00C272E4">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_Toc120683268 \h </w:instrText>
      </w:r>
      <w:r>
        <w:rPr>
          <w:noProof/>
        </w:rPr>
      </w:r>
      <w:r>
        <w:rPr>
          <w:noProof/>
        </w:rPr>
        <w:fldChar w:fldCharType="separate"/>
      </w:r>
      <w:r>
        <w:rPr>
          <w:noProof/>
        </w:rPr>
        <w:t>16</w:t>
      </w:r>
      <w:r>
        <w:rPr>
          <w:noProof/>
        </w:rPr>
        <w:fldChar w:fldCharType="end"/>
      </w:r>
    </w:p>
    <w:p w14:paraId="58CC643B" w14:textId="5417C117" w:rsidR="00C272E4" w:rsidRDefault="00C272E4">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_Toc120683269 \h </w:instrText>
      </w:r>
      <w:r>
        <w:rPr>
          <w:noProof/>
        </w:rPr>
      </w:r>
      <w:r>
        <w:rPr>
          <w:noProof/>
        </w:rPr>
        <w:fldChar w:fldCharType="separate"/>
      </w:r>
      <w:r>
        <w:rPr>
          <w:noProof/>
        </w:rPr>
        <w:t>16</w:t>
      </w:r>
      <w:r>
        <w:rPr>
          <w:noProof/>
        </w:rPr>
        <w:fldChar w:fldCharType="end"/>
      </w:r>
    </w:p>
    <w:p w14:paraId="342E05F3" w14:textId="33A04701" w:rsidR="00C272E4" w:rsidRDefault="00C272E4">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_Toc120683270 \h </w:instrText>
      </w:r>
      <w:r>
        <w:rPr>
          <w:noProof/>
        </w:rPr>
      </w:r>
      <w:r>
        <w:rPr>
          <w:noProof/>
        </w:rPr>
        <w:fldChar w:fldCharType="separate"/>
      </w:r>
      <w:r>
        <w:rPr>
          <w:noProof/>
        </w:rPr>
        <w:t>16</w:t>
      </w:r>
      <w:r>
        <w:rPr>
          <w:noProof/>
        </w:rPr>
        <w:fldChar w:fldCharType="end"/>
      </w:r>
    </w:p>
    <w:p w14:paraId="64A6FEF0" w14:textId="4AC23F08" w:rsidR="00C272E4" w:rsidRDefault="00C272E4">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_Toc120683271 \h </w:instrText>
      </w:r>
      <w:r>
        <w:rPr>
          <w:noProof/>
        </w:rPr>
      </w:r>
      <w:r>
        <w:rPr>
          <w:noProof/>
        </w:rPr>
        <w:fldChar w:fldCharType="separate"/>
      </w:r>
      <w:r>
        <w:rPr>
          <w:noProof/>
        </w:rPr>
        <w:t>17</w:t>
      </w:r>
      <w:r>
        <w:rPr>
          <w:noProof/>
        </w:rPr>
        <w:fldChar w:fldCharType="end"/>
      </w:r>
    </w:p>
    <w:p w14:paraId="758F17D9" w14:textId="1A077B6E" w:rsidR="00C272E4" w:rsidRDefault="00C272E4">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_Toc120683272 \h </w:instrText>
      </w:r>
      <w:r>
        <w:rPr>
          <w:noProof/>
        </w:rPr>
      </w:r>
      <w:r>
        <w:rPr>
          <w:noProof/>
        </w:rPr>
        <w:fldChar w:fldCharType="separate"/>
      </w:r>
      <w:r>
        <w:rPr>
          <w:noProof/>
        </w:rPr>
        <w:t>17</w:t>
      </w:r>
      <w:r>
        <w:rPr>
          <w:noProof/>
        </w:rPr>
        <w:fldChar w:fldCharType="end"/>
      </w:r>
    </w:p>
    <w:p w14:paraId="0D92D7CC" w14:textId="2ACBBEBC" w:rsidR="00C272E4" w:rsidRDefault="00C272E4">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_Toc120683273 \h </w:instrText>
      </w:r>
      <w:r>
        <w:rPr>
          <w:noProof/>
        </w:rPr>
      </w:r>
      <w:r>
        <w:rPr>
          <w:noProof/>
        </w:rPr>
        <w:fldChar w:fldCharType="separate"/>
      </w:r>
      <w:r>
        <w:rPr>
          <w:noProof/>
        </w:rPr>
        <w:t>17</w:t>
      </w:r>
      <w:r>
        <w:rPr>
          <w:noProof/>
        </w:rPr>
        <w:fldChar w:fldCharType="end"/>
      </w:r>
    </w:p>
    <w:p w14:paraId="556D593E" w14:textId="799919E9" w:rsidR="00C272E4" w:rsidRDefault="00C272E4">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_Toc120683274 \h </w:instrText>
      </w:r>
      <w:r>
        <w:rPr>
          <w:noProof/>
        </w:rPr>
      </w:r>
      <w:r>
        <w:rPr>
          <w:noProof/>
        </w:rPr>
        <w:fldChar w:fldCharType="separate"/>
      </w:r>
      <w:r>
        <w:rPr>
          <w:noProof/>
        </w:rPr>
        <w:t>17</w:t>
      </w:r>
      <w:r>
        <w:rPr>
          <w:noProof/>
        </w:rPr>
        <w:fldChar w:fldCharType="end"/>
      </w:r>
    </w:p>
    <w:p w14:paraId="5F0578D6" w14:textId="27F03706" w:rsidR="00C272E4" w:rsidRDefault="00C272E4">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_Toc120683275 \h </w:instrText>
      </w:r>
      <w:r>
        <w:rPr>
          <w:noProof/>
        </w:rPr>
      </w:r>
      <w:r>
        <w:rPr>
          <w:noProof/>
        </w:rPr>
        <w:fldChar w:fldCharType="separate"/>
      </w:r>
      <w:r>
        <w:rPr>
          <w:noProof/>
        </w:rPr>
        <w:t>17</w:t>
      </w:r>
      <w:r>
        <w:rPr>
          <w:noProof/>
        </w:rPr>
        <w:fldChar w:fldCharType="end"/>
      </w:r>
    </w:p>
    <w:p w14:paraId="6FF9975C" w14:textId="39CB5BD7" w:rsidR="00C272E4" w:rsidRDefault="00C272E4">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_Toc120683276 \h </w:instrText>
      </w:r>
      <w:r>
        <w:rPr>
          <w:noProof/>
        </w:rPr>
      </w:r>
      <w:r>
        <w:rPr>
          <w:noProof/>
        </w:rPr>
        <w:fldChar w:fldCharType="separate"/>
      </w:r>
      <w:r>
        <w:rPr>
          <w:noProof/>
        </w:rPr>
        <w:t>17</w:t>
      </w:r>
      <w:r>
        <w:rPr>
          <w:noProof/>
        </w:rPr>
        <w:fldChar w:fldCharType="end"/>
      </w:r>
    </w:p>
    <w:p w14:paraId="55309AA8" w14:textId="2D2BEB0F" w:rsidR="00C272E4" w:rsidRDefault="00C272E4">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_Toc120683277 \h </w:instrText>
      </w:r>
      <w:r>
        <w:rPr>
          <w:noProof/>
        </w:rPr>
      </w:r>
      <w:r>
        <w:rPr>
          <w:noProof/>
        </w:rPr>
        <w:fldChar w:fldCharType="separate"/>
      </w:r>
      <w:r>
        <w:rPr>
          <w:noProof/>
        </w:rPr>
        <w:t>18</w:t>
      </w:r>
      <w:r>
        <w:rPr>
          <w:noProof/>
        </w:rPr>
        <w:fldChar w:fldCharType="end"/>
      </w:r>
    </w:p>
    <w:p w14:paraId="44AA1126" w14:textId="5B4B0ADD" w:rsidR="00C272E4" w:rsidRDefault="00C272E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_Toc120683278 \h </w:instrText>
      </w:r>
      <w:r>
        <w:rPr>
          <w:noProof/>
        </w:rPr>
      </w:r>
      <w:r>
        <w:rPr>
          <w:noProof/>
        </w:rPr>
        <w:fldChar w:fldCharType="separate"/>
      </w:r>
      <w:r>
        <w:rPr>
          <w:noProof/>
        </w:rPr>
        <w:t>19</w:t>
      </w:r>
      <w:r>
        <w:rPr>
          <w:noProof/>
        </w:rPr>
        <w:fldChar w:fldCharType="end"/>
      </w:r>
    </w:p>
    <w:p w14:paraId="4B60AAC8" w14:textId="72D4EC6B" w:rsidR="00C272E4" w:rsidRDefault="00C272E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_Toc120683279 \h </w:instrText>
      </w:r>
      <w:r>
        <w:rPr>
          <w:noProof/>
        </w:rPr>
      </w:r>
      <w:r>
        <w:rPr>
          <w:noProof/>
        </w:rPr>
        <w:fldChar w:fldCharType="separate"/>
      </w:r>
      <w:r>
        <w:rPr>
          <w:noProof/>
        </w:rPr>
        <w:t>19</w:t>
      </w:r>
      <w:r>
        <w:rPr>
          <w:noProof/>
        </w:rPr>
        <w:fldChar w:fldCharType="end"/>
      </w:r>
    </w:p>
    <w:p w14:paraId="56849B8A" w14:textId="03F68095" w:rsidR="00C272E4" w:rsidRDefault="00C272E4">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_Toc120683280 \h </w:instrText>
      </w:r>
      <w:r>
        <w:rPr>
          <w:noProof/>
        </w:rPr>
      </w:r>
      <w:r>
        <w:rPr>
          <w:noProof/>
        </w:rPr>
        <w:fldChar w:fldCharType="separate"/>
      </w:r>
      <w:r>
        <w:rPr>
          <w:noProof/>
        </w:rPr>
        <w:t>19</w:t>
      </w:r>
      <w:r>
        <w:rPr>
          <w:noProof/>
        </w:rPr>
        <w:fldChar w:fldCharType="end"/>
      </w:r>
    </w:p>
    <w:p w14:paraId="384FD1A7" w14:textId="05EDA44F" w:rsidR="00C272E4" w:rsidRDefault="00C272E4">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_Toc120683281 \h </w:instrText>
      </w:r>
      <w:r>
        <w:rPr>
          <w:noProof/>
        </w:rPr>
      </w:r>
      <w:r>
        <w:rPr>
          <w:noProof/>
        </w:rPr>
        <w:fldChar w:fldCharType="separate"/>
      </w:r>
      <w:r>
        <w:rPr>
          <w:noProof/>
        </w:rPr>
        <w:t>19</w:t>
      </w:r>
      <w:r>
        <w:rPr>
          <w:noProof/>
        </w:rPr>
        <w:fldChar w:fldCharType="end"/>
      </w:r>
    </w:p>
    <w:p w14:paraId="692AC94F" w14:textId="3C3F10D4" w:rsidR="00C272E4" w:rsidRDefault="00C272E4">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_Toc120683282 \h </w:instrText>
      </w:r>
      <w:r>
        <w:rPr>
          <w:noProof/>
        </w:rPr>
      </w:r>
      <w:r>
        <w:rPr>
          <w:noProof/>
        </w:rPr>
        <w:fldChar w:fldCharType="separate"/>
      </w:r>
      <w:r>
        <w:rPr>
          <w:noProof/>
        </w:rPr>
        <w:t>19</w:t>
      </w:r>
      <w:r>
        <w:rPr>
          <w:noProof/>
        </w:rPr>
        <w:fldChar w:fldCharType="end"/>
      </w:r>
    </w:p>
    <w:p w14:paraId="2979CD24" w14:textId="4A70F0E6" w:rsidR="00C272E4" w:rsidRDefault="00C272E4">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_Toc120683283 \h </w:instrText>
      </w:r>
      <w:r>
        <w:rPr>
          <w:noProof/>
        </w:rPr>
      </w:r>
      <w:r>
        <w:rPr>
          <w:noProof/>
        </w:rPr>
        <w:fldChar w:fldCharType="separate"/>
      </w:r>
      <w:r>
        <w:rPr>
          <w:noProof/>
        </w:rPr>
        <w:t>19</w:t>
      </w:r>
      <w:r>
        <w:rPr>
          <w:noProof/>
        </w:rPr>
        <w:fldChar w:fldCharType="end"/>
      </w:r>
    </w:p>
    <w:p w14:paraId="40BFB811" w14:textId="542EB884" w:rsidR="00C272E4" w:rsidRDefault="00C272E4">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_Toc120683284 \h </w:instrText>
      </w:r>
      <w:r>
        <w:rPr>
          <w:noProof/>
        </w:rPr>
      </w:r>
      <w:r>
        <w:rPr>
          <w:noProof/>
        </w:rPr>
        <w:fldChar w:fldCharType="separate"/>
      </w:r>
      <w:r>
        <w:rPr>
          <w:noProof/>
        </w:rPr>
        <w:t>19</w:t>
      </w:r>
      <w:r>
        <w:rPr>
          <w:noProof/>
        </w:rPr>
        <w:fldChar w:fldCharType="end"/>
      </w:r>
    </w:p>
    <w:p w14:paraId="160543CA" w14:textId="1072C2F0" w:rsidR="00C272E4" w:rsidRDefault="00C272E4">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_Toc120683285 \h </w:instrText>
      </w:r>
      <w:r>
        <w:rPr>
          <w:noProof/>
        </w:rPr>
      </w:r>
      <w:r>
        <w:rPr>
          <w:noProof/>
        </w:rPr>
        <w:fldChar w:fldCharType="separate"/>
      </w:r>
      <w:r>
        <w:rPr>
          <w:noProof/>
        </w:rPr>
        <w:t>19</w:t>
      </w:r>
      <w:r>
        <w:rPr>
          <w:noProof/>
        </w:rPr>
        <w:fldChar w:fldCharType="end"/>
      </w:r>
    </w:p>
    <w:p w14:paraId="6306472A" w14:textId="2D304CAC" w:rsidR="00C272E4" w:rsidRDefault="00C272E4">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_Toc120683286 \h </w:instrText>
      </w:r>
      <w:r>
        <w:rPr>
          <w:noProof/>
        </w:rPr>
      </w:r>
      <w:r>
        <w:rPr>
          <w:noProof/>
        </w:rPr>
        <w:fldChar w:fldCharType="separate"/>
      </w:r>
      <w:r>
        <w:rPr>
          <w:noProof/>
        </w:rPr>
        <w:t>19</w:t>
      </w:r>
      <w:r>
        <w:rPr>
          <w:noProof/>
        </w:rPr>
        <w:fldChar w:fldCharType="end"/>
      </w:r>
    </w:p>
    <w:p w14:paraId="02E50B99" w14:textId="7B06C98B" w:rsidR="00C272E4" w:rsidRDefault="00C272E4">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_Toc120683287 \h </w:instrText>
      </w:r>
      <w:r>
        <w:rPr>
          <w:noProof/>
        </w:rPr>
      </w:r>
      <w:r>
        <w:rPr>
          <w:noProof/>
        </w:rPr>
        <w:fldChar w:fldCharType="separate"/>
      </w:r>
      <w:r>
        <w:rPr>
          <w:noProof/>
        </w:rPr>
        <w:t>20</w:t>
      </w:r>
      <w:r>
        <w:rPr>
          <w:noProof/>
        </w:rPr>
        <w:fldChar w:fldCharType="end"/>
      </w:r>
    </w:p>
    <w:p w14:paraId="27FAB14B" w14:textId="254CB6D2" w:rsidR="00C272E4" w:rsidRDefault="00C272E4">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_Toc120683288 \h </w:instrText>
      </w:r>
      <w:r>
        <w:rPr>
          <w:noProof/>
        </w:rPr>
      </w:r>
      <w:r>
        <w:rPr>
          <w:noProof/>
        </w:rPr>
        <w:fldChar w:fldCharType="separate"/>
      </w:r>
      <w:r>
        <w:rPr>
          <w:noProof/>
        </w:rPr>
        <w:t>20</w:t>
      </w:r>
      <w:r>
        <w:rPr>
          <w:noProof/>
        </w:rPr>
        <w:fldChar w:fldCharType="end"/>
      </w:r>
    </w:p>
    <w:p w14:paraId="57705361" w14:textId="5D8E2266" w:rsidR="00C272E4" w:rsidRDefault="00C272E4">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_Toc120683289 \h </w:instrText>
      </w:r>
      <w:r>
        <w:rPr>
          <w:noProof/>
        </w:rPr>
      </w:r>
      <w:r>
        <w:rPr>
          <w:noProof/>
        </w:rPr>
        <w:fldChar w:fldCharType="separate"/>
      </w:r>
      <w:r>
        <w:rPr>
          <w:noProof/>
        </w:rPr>
        <w:t>20</w:t>
      </w:r>
      <w:r>
        <w:rPr>
          <w:noProof/>
        </w:rPr>
        <w:fldChar w:fldCharType="end"/>
      </w:r>
    </w:p>
    <w:p w14:paraId="0B3B8583" w14:textId="1BA6D1C1" w:rsidR="00C272E4" w:rsidRDefault="00C272E4">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_Toc120683290 \h </w:instrText>
      </w:r>
      <w:r>
        <w:rPr>
          <w:noProof/>
        </w:rPr>
      </w:r>
      <w:r>
        <w:rPr>
          <w:noProof/>
        </w:rPr>
        <w:fldChar w:fldCharType="separate"/>
      </w:r>
      <w:r>
        <w:rPr>
          <w:noProof/>
        </w:rPr>
        <w:t>20</w:t>
      </w:r>
      <w:r>
        <w:rPr>
          <w:noProof/>
        </w:rPr>
        <w:fldChar w:fldCharType="end"/>
      </w:r>
    </w:p>
    <w:p w14:paraId="057D9AD5" w14:textId="6598C9C9" w:rsidR="00C272E4" w:rsidRDefault="00C272E4">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_Toc120683291 \h </w:instrText>
      </w:r>
      <w:r>
        <w:rPr>
          <w:noProof/>
        </w:rPr>
      </w:r>
      <w:r>
        <w:rPr>
          <w:noProof/>
        </w:rPr>
        <w:fldChar w:fldCharType="separate"/>
      </w:r>
      <w:r>
        <w:rPr>
          <w:noProof/>
        </w:rPr>
        <w:t>20</w:t>
      </w:r>
      <w:r>
        <w:rPr>
          <w:noProof/>
        </w:rPr>
        <w:fldChar w:fldCharType="end"/>
      </w:r>
    </w:p>
    <w:p w14:paraId="3EA97F3F" w14:textId="3CC2E42D" w:rsidR="00C272E4" w:rsidRDefault="00C272E4">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_Toc120683292 \h </w:instrText>
      </w:r>
      <w:r>
        <w:rPr>
          <w:noProof/>
        </w:rPr>
      </w:r>
      <w:r>
        <w:rPr>
          <w:noProof/>
        </w:rPr>
        <w:fldChar w:fldCharType="separate"/>
      </w:r>
      <w:r>
        <w:rPr>
          <w:noProof/>
        </w:rPr>
        <w:t>21</w:t>
      </w:r>
      <w:r>
        <w:rPr>
          <w:noProof/>
        </w:rPr>
        <w:fldChar w:fldCharType="end"/>
      </w:r>
    </w:p>
    <w:p w14:paraId="078371A0" w14:textId="65640953" w:rsidR="00C272E4" w:rsidRDefault="00C272E4">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_Toc120683293 \h </w:instrText>
      </w:r>
      <w:r>
        <w:rPr>
          <w:noProof/>
        </w:rPr>
      </w:r>
      <w:r>
        <w:rPr>
          <w:noProof/>
        </w:rPr>
        <w:fldChar w:fldCharType="separate"/>
      </w:r>
      <w:r>
        <w:rPr>
          <w:noProof/>
        </w:rPr>
        <w:t>21</w:t>
      </w:r>
      <w:r>
        <w:rPr>
          <w:noProof/>
        </w:rPr>
        <w:fldChar w:fldCharType="end"/>
      </w:r>
    </w:p>
    <w:p w14:paraId="58AAC384" w14:textId="345F8919" w:rsidR="00C272E4" w:rsidRDefault="00C272E4">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_Toc120683294 \h </w:instrText>
      </w:r>
      <w:r>
        <w:rPr>
          <w:noProof/>
        </w:rPr>
      </w:r>
      <w:r>
        <w:rPr>
          <w:noProof/>
        </w:rPr>
        <w:fldChar w:fldCharType="separate"/>
      </w:r>
      <w:r>
        <w:rPr>
          <w:noProof/>
        </w:rPr>
        <w:t>21</w:t>
      </w:r>
      <w:r>
        <w:rPr>
          <w:noProof/>
        </w:rPr>
        <w:fldChar w:fldCharType="end"/>
      </w:r>
    </w:p>
    <w:p w14:paraId="2A1B883B" w14:textId="3A750607" w:rsidR="00C272E4" w:rsidRDefault="00C272E4">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_Toc120683295 \h </w:instrText>
      </w:r>
      <w:r>
        <w:rPr>
          <w:noProof/>
        </w:rPr>
      </w:r>
      <w:r>
        <w:rPr>
          <w:noProof/>
        </w:rPr>
        <w:fldChar w:fldCharType="separate"/>
      </w:r>
      <w:r>
        <w:rPr>
          <w:noProof/>
        </w:rPr>
        <w:t>21</w:t>
      </w:r>
      <w:r>
        <w:rPr>
          <w:noProof/>
        </w:rPr>
        <w:fldChar w:fldCharType="end"/>
      </w:r>
    </w:p>
    <w:p w14:paraId="7D45FAC6" w14:textId="79B80D10" w:rsidR="00C272E4" w:rsidRDefault="00C272E4">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_Toc120683296 \h </w:instrText>
      </w:r>
      <w:r>
        <w:rPr>
          <w:noProof/>
        </w:rPr>
      </w:r>
      <w:r>
        <w:rPr>
          <w:noProof/>
        </w:rPr>
        <w:fldChar w:fldCharType="separate"/>
      </w:r>
      <w:r>
        <w:rPr>
          <w:noProof/>
        </w:rPr>
        <w:t>21</w:t>
      </w:r>
      <w:r>
        <w:rPr>
          <w:noProof/>
        </w:rPr>
        <w:fldChar w:fldCharType="end"/>
      </w:r>
    </w:p>
    <w:p w14:paraId="00B278BE" w14:textId="6C274038" w:rsidR="00C272E4" w:rsidRDefault="00C272E4">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_Toc120683297 \h </w:instrText>
      </w:r>
      <w:r>
        <w:rPr>
          <w:noProof/>
        </w:rPr>
      </w:r>
      <w:r>
        <w:rPr>
          <w:noProof/>
        </w:rPr>
        <w:fldChar w:fldCharType="separate"/>
      </w:r>
      <w:r>
        <w:rPr>
          <w:noProof/>
        </w:rPr>
        <w:t>21</w:t>
      </w:r>
      <w:r>
        <w:rPr>
          <w:noProof/>
        </w:rPr>
        <w:fldChar w:fldCharType="end"/>
      </w:r>
    </w:p>
    <w:p w14:paraId="59CEB969" w14:textId="59890FA1" w:rsidR="00C272E4" w:rsidRDefault="00C272E4">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_Toc120683298 \h </w:instrText>
      </w:r>
      <w:r>
        <w:rPr>
          <w:noProof/>
        </w:rPr>
      </w:r>
      <w:r>
        <w:rPr>
          <w:noProof/>
        </w:rPr>
        <w:fldChar w:fldCharType="separate"/>
      </w:r>
      <w:r>
        <w:rPr>
          <w:noProof/>
        </w:rPr>
        <w:t>22</w:t>
      </w:r>
      <w:r>
        <w:rPr>
          <w:noProof/>
        </w:rPr>
        <w:fldChar w:fldCharType="end"/>
      </w:r>
    </w:p>
    <w:p w14:paraId="6AABC750" w14:textId="12DD83CF" w:rsidR="00C272E4" w:rsidRDefault="00C272E4">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_Toc120683299 \h </w:instrText>
      </w:r>
      <w:r>
        <w:rPr>
          <w:noProof/>
        </w:rPr>
      </w:r>
      <w:r>
        <w:rPr>
          <w:noProof/>
        </w:rPr>
        <w:fldChar w:fldCharType="separate"/>
      </w:r>
      <w:r>
        <w:rPr>
          <w:noProof/>
        </w:rPr>
        <w:t>22</w:t>
      </w:r>
      <w:r>
        <w:rPr>
          <w:noProof/>
        </w:rPr>
        <w:fldChar w:fldCharType="end"/>
      </w:r>
    </w:p>
    <w:p w14:paraId="5B0A2905" w14:textId="4D121261" w:rsidR="00C272E4" w:rsidRDefault="00C272E4">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_Toc120683300 \h </w:instrText>
      </w:r>
      <w:r>
        <w:rPr>
          <w:noProof/>
        </w:rPr>
      </w:r>
      <w:r>
        <w:rPr>
          <w:noProof/>
        </w:rPr>
        <w:fldChar w:fldCharType="separate"/>
      </w:r>
      <w:r>
        <w:rPr>
          <w:noProof/>
        </w:rPr>
        <w:t>23</w:t>
      </w:r>
      <w:r>
        <w:rPr>
          <w:noProof/>
        </w:rPr>
        <w:fldChar w:fldCharType="end"/>
      </w:r>
    </w:p>
    <w:p w14:paraId="2FD4804E" w14:textId="4D4F8CE2" w:rsidR="00C272E4" w:rsidRDefault="00C272E4">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_Toc120683301 \h </w:instrText>
      </w:r>
      <w:r>
        <w:rPr>
          <w:noProof/>
        </w:rPr>
      </w:r>
      <w:r>
        <w:rPr>
          <w:noProof/>
        </w:rPr>
        <w:fldChar w:fldCharType="separate"/>
      </w:r>
      <w:r>
        <w:rPr>
          <w:noProof/>
        </w:rPr>
        <w:t>24</w:t>
      </w:r>
      <w:r>
        <w:rPr>
          <w:noProof/>
        </w:rPr>
        <w:fldChar w:fldCharType="end"/>
      </w:r>
    </w:p>
    <w:p w14:paraId="064B01DD" w14:textId="758889B1" w:rsidR="00C272E4" w:rsidRDefault="00C272E4">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_Toc120683302 \h </w:instrText>
      </w:r>
      <w:r>
        <w:rPr>
          <w:noProof/>
        </w:rPr>
      </w:r>
      <w:r>
        <w:rPr>
          <w:noProof/>
        </w:rPr>
        <w:fldChar w:fldCharType="separate"/>
      </w:r>
      <w:r>
        <w:rPr>
          <w:noProof/>
        </w:rPr>
        <w:t>24</w:t>
      </w:r>
      <w:r>
        <w:rPr>
          <w:noProof/>
        </w:rPr>
        <w:fldChar w:fldCharType="end"/>
      </w:r>
    </w:p>
    <w:p w14:paraId="06932061" w14:textId="46D82240" w:rsidR="00C272E4" w:rsidRDefault="00C272E4">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_Toc120683303 \h </w:instrText>
      </w:r>
      <w:r>
        <w:rPr>
          <w:noProof/>
        </w:rPr>
      </w:r>
      <w:r>
        <w:rPr>
          <w:noProof/>
        </w:rPr>
        <w:fldChar w:fldCharType="separate"/>
      </w:r>
      <w:r>
        <w:rPr>
          <w:noProof/>
        </w:rPr>
        <w:t>24</w:t>
      </w:r>
      <w:r>
        <w:rPr>
          <w:noProof/>
        </w:rPr>
        <w:fldChar w:fldCharType="end"/>
      </w:r>
    </w:p>
    <w:p w14:paraId="554DD957" w14:textId="300A49B8" w:rsidR="00C272E4" w:rsidRDefault="00C272E4">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_Toc120683304 \h </w:instrText>
      </w:r>
      <w:r>
        <w:rPr>
          <w:noProof/>
        </w:rPr>
      </w:r>
      <w:r>
        <w:rPr>
          <w:noProof/>
        </w:rPr>
        <w:fldChar w:fldCharType="separate"/>
      </w:r>
      <w:r>
        <w:rPr>
          <w:noProof/>
        </w:rPr>
        <w:t>24</w:t>
      </w:r>
      <w:r>
        <w:rPr>
          <w:noProof/>
        </w:rPr>
        <w:fldChar w:fldCharType="end"/>
      </w:r>
    </w:p>
    <w:p w14:paraId="2697CFF9" w14:textId="7BEA1D1F" w:rsidR="00C272E4" w:rsidRDefault="00C272E4">
      <w:pPr>
        <w:pStyle w:val="TOC4"/>
        <w:rPr>
          <w:rFonts w:asciiTheme="minorHAnsi" w:eastAsiaTheme="minorEastAsia" w:hAnsiTheme="minorHAnsi" w:cstheme="minorBidi"/>
          <w:noProof/>
          <w:kern w:val="2"/>
          <w:sz w:val="21"/>
          <w:szCs w:val="22"/>
          <w:lang w:val="en-US" w:eastAsia="zh-CN"/>
        </w:rPr>
      </w:pPr>
      <w:r w:rsidRPr="006F6D79">
        <w:rPr>
          <w:noProof/>
          <w:lang w:val="en-US"/>
        </w:rPr>
        <w:t>5.1.6.2</w:t>
      </w:r>
      <w:r>
        <w:rPr>
          <w:rFonts w:asciiTheme="minorHAnsi" w:eastAsiaTheme="minorEastAsia" w:hAnsiTheme="minorHAnsi" w:cstheme="minorBidi"/>
          <w:noProof/>
          <w:kern w:val="2"/>
          <w:sz w:val="21"/>
          <w:szCs w:val="22"/>
          <w:lang w:val="en-US" w:eastAsia="zh-CN"/>
        </w:rPr>
        <w:tab/>
      </w:r>
      <w:r w:rsidRPr="006F6D79">
        <w:rPr>
          <w:noProof/>
          <w:lang w:val="en-US"/>
        </w:rPr>
        <w:t>Structured data types</w:t>
      </w:r>
      <w:r>
        <w:rPr>
          <w:noProof/>
        </w:rPr>
        <w:tab/>
      </w:r>
      <w:r>
        <w:rPr>
          <w:noProof/>
        </w:rPr>
        <w:fldChar w:fldCharType="begin"/>
      </w:r>
      <w:r>
        <w:rPr>
          <w:noProof/>
        </w:rPr>
        <w:instrText xml:space="preserve"> PAGEREF _Toc120683305 \h </w:instrText>
      </w:r>
      <w:r>
        <w:rPr>
          <w:noProof/>
        </w:rPr>
      </w:r>
      <w:r>
        <w:rPr>
          <w:noProof/>
        </w:rPr>
        <w:fldChar w:fldCharType="separate"/>
      </w:r>
      <w:r>
        <w:rPr>
          <w:noProof/>
        </w:rPr>
        <w:t>24</w:t>
      </w:r>
      <w:r>
        <w:rPr>
          <w:noProof/>
        </w:rPr>
        <w:fldChar w:fldCharType="end"/>
      </w:r>
    </w:p>
    <w:p w14:paraId="2912567B" w14:textId="2A41046B" w:rsidR="00C272E4" w:rsidRDefault="00C272E4">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_Toc120683306 \h </w:instrText>
      </w:r>
      <w:r>
        <w:rPr>
          <w:noProof/>
        </w:rPr>
      </w:r>
      <w:r>
        <w:rPr>
          <w:noProof/>
        </w:rPr>
        <w:fldChar w:fldCharType="separate"/>
      </w:r>
      <w:r>
        <w:rPr>
          <w:noProof/>
        </w:rPr>
        <w:t>24</w:t>
      </w:r>
      <w:r>
        <w:rPr>
          <w:noProof/>
        </w:rPr>
        <w:fldChar w:fldCharType="end"/>
      </w:r>
    </w:p>
    <w:p w14:paraId="3F8C6A0D" w14:textId="7FB5C0FB" w:rsidR="00C272E4" w:rsidRDefault="00C272E4">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_Toc120683307 \h </w:instrText>
      </w:r>
      <w:r>
        <w:rPr>
          <w:noProof/>
        </w:rPr>
      </w:r>
      <w:r>
        <w:rPr>
          <w:noProof/>
        </w:rPr>
        <w:fldChar w:fldCharType="separate"/>
      </w:r>
      <w:r>
        <w:rPr>
          <w:noProof/>
        </w:rPr>
        <w:t>24</w:t>
      </w:r>
      <w:r>
        <w:rPr>
          <w:noProof/>
        </w:rPr>
        <w:fldChar w:fldCharType="end"/>
      </w:r>
    </w:p>
    <w:p w14:paraId="08CD4580" w14:textId="256BEF77" w:rsidR="00C272E4" w:rsidRDefault="00C272E4">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_Toc120683308 \h </w:instrText>
      </w:r>
      <w:r>
        <w:rPr>
          <w:noProof/>
        </w:rPr>
      </w:r>
      <w:r>
        <w:rPr>
          <w:noProof/>
        </w:rPr>
        <w:fldChar w:fldCharType="separate"/>
      </w:r>
      <w:r>
        <w:rPr>
          <w:noProof/>
        </w:rPr>
        <w:t>25</w:t>
      </w:r>
      <w:r>
        <w:rPr>
          <w:noProof/>
        </w:rPr>
        <w:fldChar w:fldCharType="end"/>
      </w:r>
    </w:p>
    <w:p w14:paraId="45EFEBA2" w14:textId="380BB70C" w:rsidR="00C272E4" w:rsidRDefault="00C272E4">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6F6D79">
        <w:rPr>
          <w:noProof/>
          <w:lang w:val="en-US" w:eastAsia="zh-CN"/>
        </w:rPr>
        <w:t>MfafNotiInfo</w:t>
      </w:r>
      <w:r>
        <w:rPr>
          <w:noProof/>
        </w:rPr>
        <w:tab/>
      </w:r>
      <w:r>
        <w:rPr>
          <w:noProof/>
        </w:rPr>
        <w:fldChar w:fldCharType="begin"/>
      </w:r>
      <w:r>
        <w:rPr>
          <w:noProof/>
        </w:rPr>
        <w:instrText xml:space="preserve"> PAGEREF _Toc120683309 \h </w:instrText>
      </w:r>
      <w:r>
        <w:rPr>
          <w:noProof/>
        </w:rPr>
      </w:r>
      <w:r>
        <w:rPr>
          <w:noProof/>
        </w:rPr>
        <w:fldChar w:fldCharType="separate"/>
      </w:r>
      <w:r>
        <w:rPr>
          <w:noProof/>
        </w:rPr>
        <w:t>25</w:t>
      </w:r>
      <w:r>
        <w:rPr>
          <w:noProof/>
        </w:rPr>
        <w:fldChar w:fldCharType="end"/>
      </w:r>
    </w:p>
    <w:p w14:paraId="202F7F2B" w14:textId="6C62781B" w:rsidR="00C272E4" w:rsidRDefault="00C272E4">
      <w:pPr>
        <w:pStyle w:val="TOC4"/>
        <w:rPr>
          <w:rFonts w:asciiTheme="minorHAnsi" w:eastAsiaTheme="minorEastAsia" w:hAnsiTheme="minorHAnsi" w:cstheme="minorBidi"/>
          <w:noProof/>
          <w:kern w:val="2"/>
          <w:sz w:val="21"/>
          <w:szCs w:val="22"/>
          <w:lang w:val="en-US" w:eastAsia="zh-CN"/>
        </w:rPr>
      </w:pPr>
      <w:r w:rsidRPr="006F6D79">
        <w:rPr>
          <w:noProof/>
          <w:lang w:val="en-US"/>
        </w:rPr>
        <w:t>5.1.6.3</w:t>
      </w:r>
      <w:r>
        <w:rPr>
          <w:rFonts w:asciiTheme="minorHAnsi" w:eastAsiaTheme="minorEastAsia" w:hAnsiTheme="minorHAnsi" w:cstheme="minorBidi"/>
          <w:noProof/>
          <w:kern w:val="2"/>
          <w:sz w:val="21"/>
          <w:szCs w:val="22"/>
          <w:lang w:val="en-US" w:eastAsia="zh-CN"/>
        </w:rPr>
        <w:tab/>
      </w:r>
      <w:r w:rsidRPr="006F6D79">
        <w:rPr>
          <w:noProof/>
          <w:lang w:val="en-US"/>
        </w:rPr>
        <w:t>Simple data types and enumerations</w:t>
      </w:r>
      <w:r>
        <w:rPr>
          <w:noProof/>
        </w:rPr>
        <w:tab/>
      </w:r>
      <w:r>
        <w:rPr>
          <w:noProof/>
        </w:rPr>
        <w:fldChar w:fldCharType="begin"/>
      </w:r>
      <w:r>
        <w:rPr>
          <w:noProof/>
        </w:rPr>
        <w:instrText xml:space="preserve"> PAGEREF _Toc120683310 \h </w:instrText>
      </w:r>
      <w:r>
        <w:rPr>
          <w:noProof/>
        </w:rPr>
      </w:r>
      <w:r>
        <w:rPr>
          <w:noProof/>
        </w:rPr>
        <w:fldChar w:fldCharType="separate"/>
      </w:r>
      <w:r>
        <w:rPr>
          <w:noProof/>
        </w:rPr>
        <w:t>25</w:t>
      </w:r>
      <w:r>
        <w:rPr>
          <w:noProof/>
        </w:rPr>
        <w:fldChar w:fldCharType="end"/>
      </w:r>
    </w:p>
    <w:p w14:paraId="592E5BE0" w14:textId="180BA51B" w:rsidR="00C272E4" w:rsidRDefault="00C272E4">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_Toc120683311 \h </w:instrText>
      </w:r>
      <w:r>
        <w:rPr>
          <w:noProof/>
        </w:rPr>
      </w:r>
      <w:r>
        <w:rPr>
          <w:noProof/>
        </w:rPr>
        <w:fldChar w:fldCharType="separate"/>
      </w:r>
      <w:r>
        <w:rPr>
          <w:noProof/>
        </w:rPr>
        <w:t>25</w:t>
      </w:r>
      <w:r>
        <w:rPr>
          <w:noProof/>
        </w:rPr>
        <w:fldChar w:fldCharType="end"/>
      </w:r>
    </w:p>
    <w:p w14:paraId="6287969C" w14:textId="628F2C9A" w:rsidR="00C272E4" w:rsidRDefault="00C272E4">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_Toc120683312 \h </w:instrText>
      </w:r>
      <w:r>
        <w:rPr>
          <w:noProof/>
        </w:rPr>
      </w:r>
      <w:r>
        <w:rPr>
          <w:noProof/>
        </w:rPr>
        <w:fldChar w:fldCharType="separate"/>
      </w:r>
      <w:r>
        <w:rPr>
          <w:noProof/>
        </w:rPr>
        <w:t>26</w:t>
      </w:r>
      <w:r>
        <w:rPr>
          <w:noProof/>
        </w:rPr>
        <w:fldChar w:fldCharType="end"/>
      </w:r>
    </w:p>
    <w:p w14:paraId="06A9D0A4" w14:textId="611032AE" w:rsidR="00C272E4" w:rsidRDefault="00C272E4">
      <w:pPr>
        <w:pStyle w:val="TOC4"/>
        <w:rPr>
          <w:rFonts w:asciiTheme="minorHAnsi" w:eastAsiaTheme="minorEastAsia" w:hAnsiTheme="minorHAnsi" w:cstheme="minorBidi"/>
          <w:noProof/>
          <w:kern w:val="2"/>
          <w:sz w:val="21"/>
          <w:szCs w:val="22"/>
          <w:lang w:val="en-US" w:eastAsia="zh-CN"/>
        </w:rPr>
      </w:pPr>
      <w:r w:rsidRPr="006F6D7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_Toc120683313 \h </w:instrText>
      </w:r>
      <w:r>
        <w:rPr>
          <w:noProof/>
        </w:rPr>
      </w:r>
      <w:r>
        <w:rPr>
          <w:noProof/>
        </w:rPr>
        <w:fldChar w:fldCharType="separate"/>
      </w:r>
      <w:r>
        <w:rPr>
          <w:noProof/>
        </w:rPr>
        <w:t>26</w:t>
      </w:r>
      <w:r>
        <w:rPr>
          <w:noProof/>
        </w:rPr>
        <w:fldChar w:fldCharType="end"/>
      </w:r>
    </w:p>
    <w:p w14:paraId="3BB5E19F" w14:textId="18B1D3F8" w:rsidR="00C272E4" w:rsidRDefault="00C272E4">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_Toc120683314 \h </w:instrText>
      </w:r>
      <w:r>
        <w:rPr>
          <w:noProof/>
        </w:rPr>
      </w:r>
      <w:r>
        <w:rPr>
          <w:noProof/>
        </w:rPr>
        <w:fldChar w:fldCharType="separate"/>
      </w:r>
      <w:r>
        <w:rPr>
          <w:noProof/>
        </w:rPr>
        <w:t>26</w:t>
      </w:r>
      <w:r>
        <w:rPr>
          <w:noProof/>
        </w:rPr>
        <w:fldChar w:fldCharType="end"/>
      </w:r>
    </w:p>
    <w:p w14:paraId="4B9D5386" w14:textId="4296A8EA" w:rsidR="00C272E4" w:rsidRDefault="00C272E4">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_Toc120683315 \h </w:instrText>
      </w:r>
      <w:r>
        <w:rPr>
          <w:noProof/>
        </w:rPr>
      </w:r>
      <w:r>
        <w:rPr>
          <w:noProof/>
        </w:rPr>
        <w:fldChar w:fldCharType="separate"/>
      </w:r>
      <w:r>
        <w:rPr>
          <w:noProof/>
        </w:rPr>
        <w:t>26</w:t>
      </w:r>
      <w:r>
        <w:rPr>
          <w:noProof/>
        </w:rPr>
        <w:fldChar w:fldCharType="end"/>
      </w:r>
    </w:p>
    <w:p w14:paraId="6D9A0F72" w14:textId="0A37938F" w:rsidR="00C272E4" w:rsidRDefault="00C272E4">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_Toc120683316 \h </w:instrText>
      </w:r>
      <w:r>
        <w:rPr>
          <w:noProof/>
        </w:rPr>
      </w:r>
      <w:r>
        <w:rPr>
          <w:noProof/>
        </w:rPr>
        <w:fldChar w:fldCharType="separate"/>
      </w:r>
      <w:r>
        <w:rPr>
          <w:noProof/>
        </w:rPr>
        <w:t>26</w:t>
      </w:r>
      <w:r>
        <w:rPr>
          <w:noProof/>
        </w:rPr>
        <w:fldChar w:fldCharType="end"/>
      </w:r>
    </w:p>
    <w:p w14:paraId="4A4F8B77" w14:textId="461C82DD" w:rsidR="00C272E4" w:rsidRDefault="00C272E4">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_Toc120683317 \h </w:instrText>
      </w:r>
      <w:r>
        <w:rPr>
          <w:noProof/>
        </w:rPr>
      </w:r>
      <w:r>
        <w:rPr>
          <w:noProof/>
        </w:rPr>
        <w:fldChar w:fldCharType="separate"/>
      </w:r>
      <w:r>
        <w:rPr>
          <w:noProof/>
        </w:rPr>
        <w:t>26</w:t>
      </w:r>
      <w:r>
        <w:rPr>
          <w:noProof/>
        </w:rPr>
        <w:fldChar w:fldCharType="end"/>
      </w:r>
    </w:p>
    <w:p w14:paraId="68A6223B" w14:textId="583B47FC" w:rsidR="00C272E4" w:rsidRDefault="00C272E4">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_Toc120683318 \h </w:instrText>
      </w:r>
      <w:r>
        <w:rPr>
          <w:noProof/>
        </w:rPr>
      </w:r>
      <w:r>
        <w:rPr>
          <w:noProof/>
        </w:rPr>
        <w:fldChar w:fldCharType="separate"/>
      </w:r>
      <w:r>
        <w:rPr>
          <w:noProof/>
        </w:rPr>
        <w:t>26</w:t>
      </w:r>
      <w:r>
        <w:rPr>
          <w:noProof/>
        </w:rPr>
        <w:fldChar w:fldCharType="end"/>
      </w:r>
    </w:p>
    <w:p w14:paraId="487C0EA5" w14:textId="29433CA3" w:rsidR="00C272E4" w:rsidRDefault="00C272E4">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_Toc120683319 \h </w:instrText>
      </w:r>
      <w:r>
        <w:rPr>
          <w:noProof/>
        </w:rPr>
      </w:r>
      <w:r>
        <w:rPr>
          <w:noProof/>
        </w:rPr>
        <w:fldChar w:fldCharType="separate"/>
      </w:r>
      <w:r>
        <w:rPr>
          <w:noProof/>
        </w:rPr>
        <w:t>26</w:t>
      </w:r>
      <w:r>
        <w:rPr>
          <w:noProof/>
        </w:rPr>
        <w:fldChar w:fldCharType="end"/>
      </w:r>
    </w:p>
    <w:p w14:paraId="5A4AA848" w14:textId="741849D5" w:rsidR="00C272E4" w:rsidRDefault="00C272E4">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_Toc120683320 \h </w:instrText>
      </w:r>
      <w:r>
        <w:rPr>
          <w:noProof/>
        </w:rPr>
      </w:r>
      <w:r>
        <w:rPr>
          <w:noProof/>
        </w:rPr>
        <w:fldChar w:fldCharType="separate"/>
      </w:r>
      <w:r>
        <w:rPr>
          <w:noProof/>
        </w:rPr>
        <w:t>26</w:t>
      </w:r>
      <w:r>
        <w:rPr>
          <w:noProof/>
        </w:rPr>
        <w:fldChar w:fldCharType="end"/>
      </w:r>
    </w:p>
    <w:p w14:paraId="7D26B1E9" w14:textId="67E80A9A" w:rsidR="00C272E4" w:rsidRDefault="00C272E4">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_Toc120683321 \h </w:instrText>
      </w:r>
      <w:r>
        <w:rPr>
          <w:noProof/>
        </w:rPr>
      </w:r>
      <w:r>
        <w:rPr>
          <w:noProof/>
        </w:rPr>
        <w:fldChar w:fldCharType="separate"/>
      </w:r>
      <w:r>
        <w:rPr>
          <w:noProof/>
        </w:rPr>
        <w:t>27</w:t>
      </w:r>
      <w:r>
        <w:rPr>
          <w:noProof/>
        </w:rPr>
        <w:fldChar w:fldCharType="end"/>
      </w:r>
    </w:p>
    <w:p w14:paraId="50843D17" w14:textId="1FC6A10E" w:rsidR="00C272E4" w:rsidRDefault="00C272E4">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_Toc120683322 \h </w:instrText>
      </w:r>
      <w:r>
        <w:rPr>
          <w:noProof/>
        </w:rPr>
      </w:r>
      <w:r>
        <w:rPr>
          <w:noProof/>
        </w:rPr>
        <w:fldChar w:fldCharType="separate"/>
      </w:r>
      <w:r>
        <w:rPr>
          <w:noProof/>
        </w:rPr>
        <w:t>27</w:t>
      </w:r>
      <w:r>
        <w:rPr>
          <w:noProof/>
        </w:rPr>
        <w:fldChar w:fldCharType="end"/>
      </w:r>
    </w:p>
    <w:p w14:paraId="7C288886" w14:textId="4D00559C" w:rsidR="00C272E4" w:rsidRDefault="00C272E4">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_Toc120683323 \h </w:instrText>
      </w:r>
      <w:r>
        <w:rPr>
          <w:noProof/>
        </w:rPr>
      </w:r>
      <w:r>
        <w:rPr>
          <w:noProof/>
        </w:rPr>
        <w:fldChar w:fldCharType="separate"/>
      </w:r>
      <w:r>
        <w:rPr>
          <w:noProof/>
        </w:rPr>
        <w:t>27</w:t>
      </w:r>
      <w:r>
        <w:rPr>
          <w:noProof/>
        </w:rPr>
        <w:fldChar w:fldCharType="end"/>
      </w:r>
    </w:p>
    <w:p w14:paraId="3A0A6F78" w14:textId="7722520C" w:rsidR="00C272E4" w:rsidRDefault="00C272E4">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_Toc120683324 \h </w:instrText>
      </w:r>
      <w:r>
        <w:rPr>
          <w:noProof/>
        </w:rPr>
      </w:r>
      <w:r>
        <w:rPr>
          <w:noProof/>
        </w:rPr>
        <w:fldChar w:fldCharType="separate"/>
      </w:r>
      <w:r>
        <w:rPr>
          <w:noProof/>
        </w:rPr>
        <w:t>27</w:t>
      </w:r>
      <w:r>
        <w:rPr>
          <w:noProof/>
        </w:rPr>
        <w:fldChar w:fldCharType="end"/>
      </w:r>
    </w:p>
    <w:p w14:paraId="3D6332EC" w14:textId="6A30F646" w:rsidR="00C272E4" w:rsidRDefault="00C272E4">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_Toc120683325 \h </w:instrText>
      </w:r>
      <w:r>
        <w:rPr>
          <w:noProof/>
        </w:rPr>
      </w:r>
      <w:r>
        <w:rPr>
          <w:noProof/>
        </w:rPr>
        <w:fldChar w:fldCharType="separate"/>
      </w:r>
      <w:r>
        <w:rPr>
          <w:noProof/>
        </w:rPr>
        <w:t>27</w:t>
      </w:r>
      <w:r>
        <w:rPr>
          <w:noProof/>
        </w:rPr>
        <w:fldChar w:fldCharType="end"/>
      </w:r>
    </w:p>
    <w:p w14:paraId="21A569E5" w14:textId="6C0397F9" w:rsidR="00C272E4" w:rsidRDefault="00C272E4">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_Toc120683326 \h </w:instrText>
      </w:r>
      <w:r>
        <w:rPr>
          <w:noProof/>
        </w:rPr>
      </w:r>
      <w:r>
        <w:rPr>
          <w:noProof/>
        </w:rPr>
        <w:fldChar w:fldCharType="separate"/>
      </w:r>
      <w:r>
        <w:rPr>
          <w:noProof/>
        </w:rPr>
        <w:t>27</w:t>
      </w:r>
      <w:r>
        <w:rPr>
          <w:noProof/>
        </w:rPr>
        <w:fldChar w:fldCharType="end"/>
      </w:r>
    </w:p>
    <w:p w14:paraId="61DC27B8" w14:textId="524D703B" w:rsidR="00C272E4" w:rsidRDefault="00C272E4">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_Toc120683327 \h </w:instrText>
      </w:r>
      <w:r>
        <w:rPr>
          <w:noProof/>
        </w:rPr>
      </w:r>
      <w:r>
        <w:rPr>
          <w:noProof/>
        </w:rPr>
        <w:fldChar w:fldCharType="separate"/>
      </w:r>
      <w:r>
        <w:rPr>
          <w:noProof/>
        </w:rPr>
        <w:t>27</w:t>
      </w:r>
      <w:r>
        <w:rPr>
          <w:noProof/>
        </w:rPr>
        <w:fldChar w:fldCharType="end"/>
      </w:r>
    </w:p>
    <w:p w14:paraId="55EC9A28" w14:textId="1FBD77E0" w:rsidR="00C272E4" w:rsidRDefault="00C272E4">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_Toc120683328 \h </w:instrText>
      </w:r>
      <w:r>
        <w:rPr>
          <w:noProof/>
        </w:rPr>
      </w:r>
      <w:r>
        <w:rPr>
          <w:noProof/>
        </w:rPr>
        <w:fldChar w:fldCharType="separate"/>
      </w:r>
      <w:r>
        <w:rPr>
          <w:noProof/>
        </w:rPr>
        <w:t>28</w:t>
      </w:r>
      <w:r>
        <w:rPr>
          <w:noProof/>
        </w:rPr>
        <w:fldChar w:fldCharType="end"/>
      </w:r>
    </w:p>
    <w:p w14:paraId="70E2C1FA" w14:textId="2AA74D2A" w:rsidR="00C272E4" w:rsidRDefault="00C272E4">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_Toc120683329 \h </w:instrText>
      </w:r>
      <w:r>
        <w:rPr>
          <w:noProof/>
        </w:rPr>
      </w:r>
      <w:r>
        <w:rPr>
          <w:noProof/>
        </w:rPr>
        <w:fldChar w:fldCharType="separate"/>
      </w:r>
      <w:r>
        <w:rPr>
          <w:noProof/>
        </w:rPr>
        <w:t>28</w:t>
      </w:r>
      <w:r>
        <w:rPr>
          <w:noProof/>
        </w:rPr>
        <w:fldChar w:fldCharType="end"/>
      </w:r>
    </w:p>
    <w:p w14:paraId="46387EAB" w14:textId="561C8324" w:rsidR="00C272E4" w:rsidRDefault="00C272E4">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_Toc120683330 \h </w:instrText>
      </w:r>
      <w:r>
        <w:rPr>
          <w:noProof/>
        </w:rPr>
      </w:r>
      <w:r>
        <w:rPr>
          <w:noProof/>
        </w:rPr>
        <w:fldChar w:fldCharType="separate"/>
      </w:r>
      <w:r>
        <w:rPr>
          <w:noProof/>
        </w:rPr>
        <w:t>28</w:t>
      </w:r>
      <w:r>
        <w:rPr>
          <w:noProof/>
        </w:rPr>
        <w:fldChar w:fldCharType="end"/>
      </w:r>
    </w:p>
    <w:p w14:paraId="006040DD" w14:textId="3AC58980" w:rsidR="00C272E4" w:rsidRDefault="00C272E4">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_Toc120683331 \h </w:instrText>
      </w:r>
      <w:r>
        <w:rPr>
          <w:noProof/>
        </w:rPr>
      </w:r>
      <w:r>
        <w:rPr>
          <w:noProof/>
        </w:rPr>
        <w:fldChar w:fldCharType="separate"/>
      </w:r>
      <w:r>
        <w:rPr>
          <w:noProof/>
        </w:rPr>
        <w:t>28</w:t>
      </w:r>
      <w:r>
        <w:rPr>
          <w:noProof/>
        </w:rPr>
        <w:fldChar w:fldCharType="end"/>
      </w:r>
    </w:p>
    <w:p w14:paraId="07A5107E" w14:textId="4F22C4AE" w:rsidR="00C272E4" w:rsidRDefault="00C272E4">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_Toc120683332 \h </w:instrText>
      </w:r>
      <w:r>
        <w:rPr>
          <w:noProof/>
        </w:rPr>
      </w:r>
      <w:r>
        <w:rPr>
          <w:noProof/>
        </w:rPr>
        <w:fldChar w:fldCharType="separate"/>
      </w:r>
      <w:r>
        <w:rPr>
          <w:noProof/>
        </w:rPr>
        <w:t>28</w:t>
      </w:r>
      <w:r>
        <w:rPr>
          <w:noProof/>
        </w:rPr>
        <w:fldChar w:fldCharType="end"/>
      </w:r>
    </w:p>
    <w:p w14:paraId="627659B6" w14:textId="1F17958B" w:rsidR="00C272E4" w:rsidRDefault="00C272E4">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_Toc120683333 \h </w:instrText>
      </w:r>
      <w:r>
        <w:rPr>
          <w:noProof/>
        </w:rPr>
      </w:r>
      <w:r>
        <w:rPr>
          <w:noProof/>
        </w:rPr>
        <w:fldChar w:fldCharType="separate"/>
      </w:r>
      <w:r>
        <w:rPr>
          <w:noProof/>
        </w:rPr>
        <w:t>28</w:t>
      </w:r>
      <w:r>
        <w:rPr>
          <w:noProof/>
        </w:rPr>
        <w:fldChar w:fldCharType="end"/>
      </w:r>
    </w:p>
    <w:p w14:paraId="715C7C36" w14:textId="06A7969D" w:rsidR="00C272E4" w:rsidRDefault="00C272E4">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_Toc120683334 \h </w:instrText>
      </w:r>
      <w:r>
        <w:rPr>
          <w:noProof/>
        </w:rPr>
      </w:r>
      <w:r>
        <w:rPr>
          <w:noProof/>
        </w:rPr>
        <w:fldChar w:fldCharType="separate"/>
      </w:r>
      <w:r>
        <w:rPr>
          <w:noProof/>
        </w:rPr>
        <w:t>28</w:t>
      </w:r>
      <w:r>
        <w:rPr>
          <w:noProof/>
        </w:rPr>
        <w:fldChar w:fldCharType="end"/>
      </w:r>
    </w:p>
    <w:p w14:paraId="04162420" w14:textId="382AC5AA" w:rsidR="00C272E4" w:rsidRDefault="00C272E4">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_Toc120683335 \h </w:instrText>
      </w:r>
      <w:r>
        <w:rPr>
          <w:noProof/>
        </w:rPr>
      </w:r>
      <w:r>
        <w:rPr>
          <w:noProof/>
        </w:rPr>
        <w:fldChar w:fldCharType="separate"/>
      </w:r>
      <w:r>
        <w:rPr>
          <w:noProof/>
        </w:rPr>
        <w:t>28</w:t>
      </w:r>
      <w:r>
        <w:rPr>
          <w:noProof/>
        </w:rPr>
        <w:fldChar w:fldCharType="end"/>
      </w:r>
    </w:p>
    <w:p w14:paraId="60748084" w14:textId="1733D7A4" w:rsidR="00C272E4" w:rsidRDefault="00C272E4">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_Toc120683336 \h </w:instrText>
      </w:r>
      <w:r>
        <w:rPr>
          <w:noProof/>
        </w:rPr>
      </w:r>
      <w:r>
        <w:rPr>
          <w:noProof/>
        </w:rPr>
        <w:fldChar w:fldCharType="separate"/>
      </w:r>
      <w:r>
        <w:rPr>
          <w:noProof/>
        </w:rPr>
        <w:t>29</w:t>
      </w:r>
      <w:r>
        <w:rPr>
          <w:noProof/>
        </w:rPr>
        <w:fldChar w:fldCharType="end"/>
      </w:r>
    </w:p>
    <w:p w14:paraId="70733E30" w14:textId="74579306" w:rsidR="00C272E4" w:rsidRDefault="00C272E4">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_Toc120683337 \h </w:instrText>
      </w:r>
      <w:r>
        <w:rPr>
          <w:noProof/>
        </w:rPr>
      </w:r>
      <w:r>
        <w:rPr>
          <w:noProof/>
        </w:rPr>
        <w:fldChar w:fldCharType="separate"/>
      </w:r>
      <w:r>
        <w:rPr>
          <w:noProof/>
        </w:rPr>
        <w:t>29</w:t>
      </w:r>
      <w:r>
        <w:rPr>
          <w:noProof/>
        </w:rPr>
        <w:fldChar w:fldCharType="end"/>
      </w:r>
    </w:p>
    <w:p w14:paraId="1025A968" w14:textId="5BDB034C" w:rsidR="00C272E4" w:rsidRDefault="00C272E4">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_Toc120683338 \h </w:instrText>
      </w:r>
      <w:r>
        <w:rPr>
          <w:noProof/>
        </w:rPr>
      </w:r>
      <w:r>
        <w:rPr>
          <w:noProof/>
        </w:rPr>
        <w:fldChar w:fldCharType="separate"/>
      </w:r>
      <w:r>
        <w:rPr>
          <w:noProof/>
        </w:rPr>
        <w:t>29</w:t>
      </w:r>
      <w:r>
        <w:rPr>
          <w:noProof/>
        </w:rPr>
        <w:fldChar w:fldCharType="end"/>
      </w:r>
    </w:p>
    <w:p w14:paraId="0FE0B8E6" w14:textId="286A2AD6" w:rsidR="00C272E4" w:rsidRDefault="00C272E4">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_Toc120683339 \h </w:instrText>
      </w:r>
      <w:r>
        <w:rPr>
          <w:noProof/>
        </w:rPr>
      </w:r>
      <w:r>
        <w:rPr>
          <w:noProof/>
        </w:rPr>
        <w:fldChar w:fldCharType="separate"/>
      </w:r>
      <w:r>
        <w:rPr>
          <w:noProof/>
        </w:rPr>
        <w:t>29</w:t>
      </w:r>
      <w:r>
        <w:rPr>
          <w:noProof/>
        </w:rPr>
        <w:fldChar w:fldCharType="end"/>
      </w:r>
    </w:p>
    <w:p w14:paraId="3B221949" w14:textId="64C7EE14" w:rsidR="00C272E4" w:rsidRDefault="00C272E4">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_Toc120683340 \h </w:instrText>
      </w:r>
      <w:r>
        <w:rPr>
          <w:noProof/>
        </w:rPr>
      </w:r>
      <w:r>
        <w:rPr>
          <w:noProof/>
        </w:rPr>
        <w:fldChar w:fldCharType="separate"/>
      </w:r>
      <w:r>
        <w:rPr>
          <w:noProof/>
        </w:rPr>
        <w:t>29</w:t>
      </w:r>
      <w:r>
        <w:rPr>
          <w:noProof/>
        </w:rPr>
        <w:fldChar w:fldCharType="end"/>
      </w:r>
    </w:p>
    <w:p w14:paraId="2630D52C" w14:textId="458E5235" w:rsidR="00C272E4" w:rsidRDefault="00C272E4">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_Toc120683341 \h </w:instrText>
      </w:r>
      <w:r>
        <w:rPr>
          <w:noProof/>
        </w:rPr>
      </w:r>
      <w:r>
        <w:rPr>
          <w:noProof/>
        </w:rPr>
        <w:fldChar w:fldCharType="separate"/>
      </w:r>
      <w:r>
        <w:rPr>
          <w:noProof/>
        </w:rPr>
        <w:t>30</w:t>
      </w:r>
      <w:r>
        <w:rPr>
          <w:noProof/>
        </w:rPr>
        <w:fldChar w:fldCharType="end"/>
      </w:r>
    </w:p>
    <w:p w14:paraId="3A6EAFAF" w14:textId="789C4A5C" w:rsidR="00C272E4" w:rsidRDefault="00C272E4">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_Toc120683342 \h </w:instrText>
      </w:r>
      <w:r>
        <w:rPr>
          <w:noProof/>
        </w:rPr>
      </w:r>
      <w:r>
        <w:rPr>
          <w:noProof/>
        </w:rPr>
        <w:fldChar w:fldCharType="separate"/>
      </w:r>
      <w:r>
        <w:rPr>
          <w:noProof/>
        </w:rPr>
        <w:t>30</w:t>
      </w:r>
      <w:r>
        <w:rPr>
          <w:noProof/>
        </w:rPr>
        <w:fldChar w:fldCharType="end"/>
      </w:r>
    </w:p>
    <w:p w14:paraId="435696FA" w14:textId="4268E3EA" w:rsidR="00C272E4" w:rsidRDefault="00C272E4">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_Toc120683343 \h </w:instrText>
      </w:r>
      <w:r>
        <w:rPr>
          <w:noProof/>
        </w:rPr>
      </w:r>
      <w:r>
        <w:rPr>
          <w:noProof/>
        </w:rPr>
        <w:fldChar w:fldCharType="separate"/>
      </w:r>
      <w:r>
        <w:rPr>
          <w:noProof/>
        </w:rPr>
        <w:t>30</w:t>
      </w:r>
      <w:r>
        <w:rPr>
          <w:noProof/>
        </w:rPr>
        <w:fldChar w:fldCharType="end"/>
      </w:r>
    </w:p>
    <w:p w14:paraId="6BEADCD2" w14:textId="0162899A" w:rsidR="00C272E4" w:rsidRDefault="00C272E4">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6F6D79">
        <w:rPr>
          <w:rFonts w:eastAsia="Times New Roman"/>
          <w:noProof/>
        </w:rPr>
        <w:t>Fetch Notification</w:t>
      </w:r>
      <w:r>
        <w:rPr>
          <w:noProof/>
        </w:rPr>
        <w:tab/>
      </w:r>
      <w:r>
        <w:rPr>
          <w:noProof/>
        </w:rPr>
        <w:fldChar w:fldCharType="begin"/>
      </w:r>
      <w:r>
        <w:rPr>
          <w:noProof/>
        </w:rPr>
        <w:instrText xml:space="preserve"> PAGEREF _Toc120683344 \h </w:instrText>
      </w:r>
      <w:r>
        <w:rPr>
          <w:noProof/>
        </w:rPr>
      </w:r>
      <w:r>
        <w:rPr>
          <w:noProof/>
        </w:rPr>
        <w:fldChar w:fldCharType="separate"/>
      </w:r>
      <w:r>
        <w:rPr>
          <w:noProof/>
        </w:rPr>
        <w:t>31</w:t>
      </w:r>
      <w:r>
        <w:rPr>
          <w:noProof/>
        </w:rPr>
        <w:fldChar w:fldCharType="end"/>
      </w:r>
    </w:p>
    <w:p w14:paraId="2C2642A0" w14:textId="61523DD0" w:rsidR="00C272E4" w:rsidRDefault="00C272E4">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_Toc120683345 \h </w:instrText>
      </w:r>
      <w:r>
        <w:rPr>
          <w:noProof/>
        </w:rPr>
      </w:r>
      <w:r>
        <w:rPr>
          <w:noProof/>
        </w:rPr>
        <w:fldChar w:fldCharType="separate"/>
      </w:r>
      <w:r>
        <w:rPr>
          <w:noProof/>
        </w:rPr>
        <w:t>31</w:t>
      </w:r>
      <w:r>
        <w:rPr>
          <w:noProof/>
        </w:rPr>
        <w:fldChar w:fldCharType="end"/>
      </w:r>
    </w:p>
    <w:p w14:paraId="52D6C1FA" w14:textId="38C72AC5" w:rsidR="00C272E4" w:rsidRDefault="00C272E4">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_Toc120683346 \h </w:instrText>
      </w:r>
      <w:r>
        <w:rPr>
          <w:noProof/>
        </w:rPr>
      </w:r>
      <w:r>
        <w:rPr>
          <w:noProof/>
        </w:rPr>
        <w:fldChar w:fldCharType="separate"/>
      </w:r>
      <w:r>
        <w:rPr>
          <w:noProof/>
        </w:rPr>
        <w:t>31</w:t>
      </w:r>
      <w:r>
        <w:rPr>
          <w:noProof/>
        </w:rPr>
        <w:fldChar w:fldCharType="end"/>
      </w:r>
    </w:p>
    <w:p w14:paraId="13DC6319" w14:textId="07F9168F" w:rsidR="00C272E4" w:rsidRDefault="00C272E4">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_Toc120683347 \h </w:instrText>
      </w:r>
      <w:r>
        <w:rPr>
          <w:noProof/>
        </w:rPr>
      </w:r>
      <w:r>
        <w:rPr>
          <w:noProof/>
        </w:rPr>
        <w:fldChar w:fldCharType="separate"/>
      </w:r>
      <w:r>
        <w:rPr>
          <w:noProof/>
        </w:rPr>
        <w:t>31</w:t>
      </w:r>
      <w:r>
        <w:rPr>
          <w:noProof/>
        </w:rPr>
        <w:fldChar w:fldCharType="end"/>
      </w:r>
    </w:p>
    <w:p w14:paraId="08D2704E" w14:textId="5C6848A4" w:rsidR="00C272E4" w:rsidRDefault="00C272E4">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_Toc120683348 \h </w:instrText>
      </w:r>
      <w:r>
        <w:rPr>
          <w:noProof/>
        </w:rPr>
      </w:r>
      <w:r>
        <w:rPr>
          <w:noProof/>
        </w:rPr>
        <w:fldChar w:fldCharType="separate"/>
      </w:r>
      <w:r>
        <w:rPr>
          <w:noProof/>
        </w:rPr>
        <w:t>31</w:t>
      </w:r>
      <w:r>
        <w:rPr>
          <w:noProof/>
        </w:rPr>
        <w:fldChar w:fldCharType="end"/>
      </w:r>
    </w:p>
    <w:p w14:paraId="0C2B18FC" w14:textId="43B02636" w:rsidR="00C272E4" w:rsidRDefault="00C272E4">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_Toc120683349 \h </w:instrText>
      </w:r>
      <w:r>
        <w:rPr>
          <w:noProof/>
        </w:rPr>
      </w:r>
      <w:r>
        <w:rPr>
          <w:noProof/>
        </w:rPr>
        <w:fldChar w:fldCharType="separate"/>
      </w:r>
      <w:r>
        <w:rPr>
          <w:noProof/>
        </w:rPr>
        <w:t>32</w:t>
      </w:r>
      <w:r>
        <w:rPr>
          <w:noProof/>
        </w:rPr>
        <w:fldChar w:fldCharType="end"/>
      </w:r>
    </w:p>
    <w:p w14:paraId="6C6A3B4F" w14:textId="3B025A55" w:rsidR="00C272E4" w:rsidRDefault="00C272E4">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_Toc120683350 \h </w:instrText>
      </w:r>
      <w:r>
        <w:rPr>
          <w:noProof/>
        </w:rPr>
      </w:r>
      <w:r>
        <w:rPr>
          <w:noProof/>
        </w:rPr>
        <w:fldChar w:fldCharType="separate"/>
      </w:r>
      <w:r>
        <w:rPr>
          <w:noProof/>
        </w:rPr>
        <w:t>32</w:t>
      </w:r>
      <w:r>
        <w:rPr>
          <w:noProof/>
        </w:rPr>
        <w:fldChar w:fldCharType="end"/>
      </w:r>
    </w:p>
    <w:p w14:paraId="427235A4" w14:textId="5574E043" w:rsidR="00C272E4" w:rsidRDefault="00C272E4">
      <w:pPr>
        <w:pStyle w:val="TOC4"/>
        <w:rPr>
          <w:rFonts w:asciiTheme="minorHAnsi" w:eastAsiaTheme="minorEastAsia" w:hAnsiTheme="minorHAnsi" w:cstheme="minorBidi"/>
          <w:noProof/>
          <w:kern w:val="2"/>
          <w:sz w:val="21"/>
          <w:szCs w:val="22"/>
          <w:lang w:val="en-US" w:eastAsia="zh-CN"/>
        </w:rPr>
      </w:pPr>
      <w:r w:rsidRPr="006F6D79">
        <w:rPr>
          <w:noProof/>
          <w:lang w:val="en-US"/>
        </w:rPr>
        <w:t>5.2.6.2</w:t>
      </w:r>
      <w:r>
        <w:rPr>
          <w:rFonts w:asciiTheme="minorHAnsi" w:eastAsiaTheme="minorEastAsia" w:hAnsiTheme="minorHAnsi" w:cstheme="minorBidi"/>
          <w:noProof/>
          <w:kern w:val="2"/>
          <w:sz w:val="21"/>
          <w:szCs w:val="22"/>
          <w:lang w:val="en-US" w:eastAsia="zh-CN"/>
        </w:rPr>
        <w:tab/>
      </w:r>
      <w:r w:rsidRPr="006F6D79">
        <w:rPr>
          <w:noProof/>
          <w:lang w:val="en-US"/>
        </w:rPr>
        <w:t>Structured data types</w:t>
      </w:r>
      <w:r>
        <w:rPr>
          <w:noProof/>
        </w:rPr>
        <w:tab/>
      </w:r>
      <w:r>
        <w:rPr>
          <w:noProof/>
        </w:rPr>
        <w:fldChar w:fldCharType="begin"/>
      </w:r>
      <w:r>
        <w:rPr>
          <w:noProof/>
        </w:rPr>
        <w:instrText xml:space="preserve"> PAGEREF _Toc120683351 \h </w:instrText>
      </w:r>
      <w:r>
        <w:rPr>
          <w:noProof/>
        </w:rPr>
      </w:r>
      <w:r>
        <w:rPr>
          <w:noProof/>
        </w:rPr>
        <w:fldChar w:fldCharType="separate"/>
      </w:r>
      <w:r>
        <w:rPr>
          <w:noProof/>
        </w:rPr>
        <w:t>33</w:t>
      </w:r>
      <w:r>
        <w:rPr>
          <w:noProof/>
        </w:rPr>
        <w:fldChar w:fldCharType="end"/>
      </w:r>
    </w:p>
    <w:p w14:paraId="3280BCCE" w14:textId="1C2CA4B6" w:rsidR="00C272E4" w:rsidRDefault="00C272E4">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_Toc120683352 \h </w:instrText>
      </w:r>
      <w:r>
        <w:rPr>
          <w:noProof/>
        </w:rPr>
      </w:r>
      <w:r>
        <w:rPr>
          <w:noProof/>
        </w:rPr>
        <w:fldChar w:fldCharType="separate"/>
      </w:r>
      <w:r>
        <w:rPr>
          <w:noProof/>
        </w:rPr>
        <w:t>33</w:t>
      </w:r>
      <w:r>
        <w:rPr>
          <w:noProof/>
        </w:rPr>
        <w:fldChar w:fldCharType="end"/>
      </w:r>
    </w:p>
    <w:p w14:paraId="0FD7F7B7" w14:textId="101FFBB9" w:rsidR="00C272E4" w:rsidRDefault="00C272E4">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_Toc120683353 \h </w:instrText>
      </w:r>
      <w:r>
        <w:rPr>
          <w:noProof/>
        </w:rPr>
      </w:r>
      <w:r>
        <w:rPr>
          <w:noProof/>
        </w:rPr>
        <w:fldChar w:fldCharType="separate"/>
      </w:r>
      <w:r>
        <w:rPr>
          <w:noProof/>
        </w:rPr>
        <w:t>33</w:t>
      </w:r>
      <w:r>
        <w:rPr>
          <w:noProof/>
        </w:rPr>
        <w:fldChar w:fldCharType="end"/>
      </w:r>
    </w:p>
    <w:p w14:paraId="6B46E8E4" w14:textId="7662C32D" w:rsidR="00C272E4" w:rsidRDefault="00C272E4">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_Toc120683354 \h </w:instrText>
      </w:r>
      <w:r>
        <w:rPr>
          <w:noProof/>
        </w:rPr>
      </w:r>
      <w:r>
        <w:rPr>
          <w:noProof/>
        </w:rPr>
        <w:fldChar w:fldCharType="separate"/>
      </w:r>
      <w:r>
        <w:rPr>
          <w:noProof/>
        </w:rPr>
        <w:t>33</w:t>
      </w:r>
      <w:r>
        <w:rPr>
          <w:noProof/>
        </w:rPr>
        <w:fldChar w:fldCharType="end"/>
      </w:r>
    </w:p>
    <w:p w14:paraId="1A6162A0" w14:textId="3DD75EDB" w:rsidR="00C272E4" w:rsidRDefault="00C272E4">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_Toc120683355 \h </w:instrText>
      </w:r>
      <w:r>
        <w:rPr>
          <w:noProof/>
        </w:rPr>
      </w:r>
      <w:r>
        <w:rPr>
          <w:noProof/>
        </w:rPr>
        <w:fldChar w:fldCharType="separate"/>
      </w:r>
      <w:r>
        <w:rPr>
          <w:noProof/>
        </w:rPr>
        <w:t>34</w:t>
      </w:r>
      <w:r>
        <w:rPr>
          <w:noProof/>
        </w:rPr>
        <w:fldChar w:fldCharType="end"/>
      </w:r>
    </w:p>
    <w:p w14:paraId="251147E7" w14:textId="10C451F5" w:rsidR="00C272E4" w:rsidRDefault="00C272E4">
      <w:pPr>
        <w:pStyle w:val="TOC4"/>
        <w:rPr>
          <w:rFonts w:asciiTheme="minorHAnsi" w:eastAsiaTheme="minorEastAsia" w:hAnsiTheme="minorHAnsi" w:cstheme="minorBidi"/>
          <w:noProof/>
          <w:kern w:val="2"/>
          <w:sz w:val="21"/>
          <w:szCs w:val="22"/>
          <w:lang w:val="en-US" w:eastAsia="zh-CN"/>
        </w:rPr>
      </w:pPr>
      <w:r w:rsidRPr="006F6D79">
        <w:rPr>
          <w:noProof/>
          <w:lang w:val="en-US"/>
        </w:rPr>
        <w:t>5.2.6.3</w:t>
      </w:r>
      <w:r>
        <w:rPr>
          <w:rFonts w:asciiTheme="minorHAnsi" w:eastAsiaTheme="minorEastAsia" w:hAnsiTheme="minorHAnsi" w:cstheme="minorBidi"/>
          <w:noProof/>
          <w:kern w:val="2"/>
          <w:sz w:val="21"/>
          <w:szCs w:val="22"/>
          <w:lang w:val="en-US" w:eastAsia="zh-CN"/>
        </w:rPr>
        <w:tab/>
      </w:r>
      <w:r w:rsidRPr="006F6D79">
        <w:rPr>
          <w:noProof/>
          <w:lang w:val="en-US"/>
        </w:rPr>
        <w:t>Simple data types and enumerations</w:t>
      </w:r>
      <w:r>
        <w:rPr>
          <w:noProof/>
        </w:rPr>
        <w:tab/>
      </w:r>
      <w:r>
        <w:rPr>
          <w:noProof/>
        </w:rPr>
        <w:fldChar w:fldCharType="begin"/>
      </w:r>
      <w:r>
        <w:rPr>
          <w:noProof/>
        </w:rPr>
        <w:instrText xml:space="preserve"> PAGEREF _Toc120683356 \h </w:instrText>
      </w:r>
      <w:r>
        <w:rPr>
          <w:noProof/>
        </w:rPr>
      </w:r>
      <w:r>
        <w:rPr>
          <w:noProof/>
        </w:rPr>
        <w:fldChar w:fldCharType="separate"/>
      </w:r>
      <w:r>
        <w:rPr>
          <w:noProof/>
        </w:rPr>
        <w:t>34</w:t>
      </w:r>
      <w:r>
        <w:rPr>
          <w:noProof/>
        </w:rPr>
        <w:fldChar w:fldCharType="end"/>
      </w:r>
    </w:p>
    <w:p w14:paraId="2300301A" w14:textId="0D63AE4E" w:rsidR="00C272E4" w:rsidRDefault="00C272E4">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_Toc120683357 \h </w:instrText>
      </w:r>
      <w:r>
        <w:rPr>
          <w:noProof/>
        </w:rPr>
      </w:r>
      <w:r>
        <w:rPr>
          <w:noProof/>
        </w:rPr>
        <w:fldChar w:fldCharType="separate"/>
      </w:r>
      <w:r>
        <w:rPr>
          <w:noProof/>
        </w:rPr>
        <w:t>34</w:t>
      </w:r>
      <w:r>
        <w:rPr>
          <w:noProof/>
        </w:rPr>
        <w:fldChar w:fldCharType="end"/>
      </w:r>
    </w:p>
    <w:p w14:paraId="59421E59" w14:textId="34C3E25C" w:rsidR="00C272E4" w:rsidRDefault="00C272E4">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_Toc120683358 \h </w:instrText>
      </w:r>
      <w:r>
        <w:rPr>
          <w:noProof/>
        </w:rPr>
      </w:r>
      <w:r>
        <w:rPr>
          <w:noProof/>
        </w:rPr>
        <w:fldChar w:fldCharType="separate"/>
      </w:r>
      <w:r>
        <w:rPr>
          <w:noProof/>
        </w:rPr>
        <w:t>34</w:t>
      </w:r>
      <w:r>
        <w:rPr>
          <w:noProof/>
        </w:rPr>
        <w:fldChar w:fldCharType="end"/>
      </w:r>
    </w:p>
    <w:p w14:paraId="5893326B" w14:textId="02238649" w:rsidR="00C272E4" w:rsidRDefault="00C272E4">
      <w:pPr>
        <w:pStyle w:val="TOC4"/>
        <w:rPr>
          <w:rFonts w:asciiTheme="minorHAnsi" w:eastAsiaTheme="minorEastAsia" w:hAnsiTheme="minorHAnsi" w:cstheme="minorBidi"/>
          <w:noProof/>
          <w:kern w:val="2"/>
          <w:sz w:val="21"/>
          <w:szCs w:val="22"/>
          <w:lang w:val="en-US" w:eastAsia="zh-CN"/>
        </w:rPr>
      </w:pPr>
      <w:r w:rsidRPr="006F6D7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_Toc120683359 \h </w:instrText>
      </w:r>
      <w:r>
        <w:rPr>
          <w:noProof/>
        </w:rPr>
      </w:r>
      <w:r>
        <w:rPr>
          <w:noProof/>
        </w:rPr>
        <w:fldChar w:fldCharType="separate"/>
      </w:r>
      <w:r>
        <w:rPr>
          <w:noProof/>
        </w:rPr>
        <w:t>34</w:t>
      </w:r>
      <w:r>
        <w:rPr>
          <w:noProof/>
        </w:rPr>
        <w:fldChar w:fldCharType="end"/>
      </w:r>
    </w:p>
    <w:p w14:paraId="220216E7" w14:textId="605F0F1A" w:rsidR="00C272E4" w:rsidRDefault="00C272E4">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_Toc120683360 \h </w:instrText>
      </w:r>
      <w:r>
        <w:rPr>
          <w:noProof/>
        </w:rPr>
      </w:r>
      <w:r>
        <w:rPr>
          <w:noProof/>
        </w:rPr>
        <w:fldChar w:fldCharType="separate"/>
      </w:r>
      <w:r>
        <w:rPr>
          <w:noProof/>
        </w:rPr>
        <w:t>34</w:t>
      </w:r>
      <w:r>
        <w:rPr>
          <w:noProof/>
        </w:rPr>
        <w:fldChar w:fldCharType="end"/>
      </w:r>
    </w:p>
    <w:p w14:paraId="45356233" w14:textId="02533677" w:rsidR="00C272E4" w:rsidRDefault="00C272E4">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_Toc120683361 \h </w:instrText>
      </w:r>
      <w:r>
        <w:rPr>
          <w:noProof/>
        </w:rPr>
      </w:r>
      <w:r>
        <w:rPr>
          <w:noProof/>
        </w:rPr>
        <w:fldChar w:fldCharType="separate"/>
      </w:r>
      <w:r>
        <w:rPr>
          <w:noProof/>
        </w:rPr>
        <w:t>34</w:t>
      </w:r>
      <w:r>
        <w:rPr>
          <w:noProof/>
        </w:rPr>
        <w:fldChar w:fldCharType="end"/>
      </w:r>
    </w:p>
    <w:p w14:paraId="2C0526E7" w14:textId="5718060E" w:rsidR="00C272E4" w:rsidRDefault="00C272E4">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_Toc120683362 \h </w:instrText>
      </w:r>
      <w:r>
        <w:rPr>
          <w:noProof/>
        </w:rPr>
      </w:r>
      <w:r>
        <w:rPr>
          <w:noProof/>
        </w:rPr>
        <w:fldChar w:fldCharType="separate"/>
      </w:r>
      <w:r>
        <w:rPr>
          <w:noProof/>
        </w:rPr>
        <w:t>34</w:t>
      </w:r>
      <w:r>
        <w:rPr>
          <w:noProof/>
        </w:rPr>
        <w:fldChar w:fldCharType="end"/>
      </w:r>
    </w:p>
    <w:p w14:paraId="5CB246BB" w14:textId="65820776" w:rsidR="00C272E4" w:rsidRDefault="00C272E4">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_Toc120683363 \h </w:instrText>
      </w:r>
      <w:r>
        <w:rPr>
          <w:noProof/>
        </w:rPr>
      </w:r>
      <w:r>
        <w:rPr>
          <w:noProof/>
        </w:rPr>
        <w:fldChar w:fldCharType="separate"/>
      </w:r>
      <w:r>
        <w:rPr>
          <w:noProof/>
        </w:rPr>
        <w:t>34</w:t>
      </w:r>
      <w:r>
        <w:rPr>
          <w:noProof/>
        </w:rPr>
        <w:fldChar w:fldCharType="end"/>
      </w:r>
    </w:p>
    <w:p w14:paraId="3E505378" w14:textId="2C620776" w:rsidR="00C272E4" w:rsidRDefault="00C272E4">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_Toc120683364 \h </w:instrText>
      </w:r>
      <w:r>
        <w:rPr>
          <w:noProof/>
        </w:rPr>
      </w:r>
      <w:r>
        <w:rPr>
          <w:noProof/>
        </w:rPr>
        <w:fldChar w:fldCharType="separate"/>
      </w:r>
      <w:r>
        <w:rPr>
          <w:noProof/>
        </w:rPr>
        <w:t>34</w:t>
      </w:r>
      <w:r>
        <w:rPr>
          <w:noProof/>
        </w:rPr>
        <w:fldChar w:fldCharType="end"/>
      </w:r>
    </w:p>
    <w:p w14:paraId="2A9EECC6" w14:textId="70EF57F8" w:rsidR="00C272E4" w:rsidRDefault="00C272E4">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_Toc120683365 \h </w:instrText>
      </w:r>
      <w:r>
        <w:rPr>
          <w:noProof/>
        </w:rPr>
      </w:r>
      <w:r>
        <w:rPr>
          <w:noProof/>
        </w:rPr>
        <w:fldChar w:fldCharType="separate"/>
      </w:r>
      <w:r>
        <w:rPr>
          <w:noProof/>
        </w:rPr>
        <w:t>35</w:t>
      </w:r>
      <w:r>
        <w:rPr>
          <w:noProof/>
        </w:rPr>
        <w:fldChar w:fldCharType="end"/>
      </w:r>
    </w:p>
    <w:p w14:paraId="2DEE3B07" w14:textId="3059097D" w:rsidR="00C272E4" w:rsidRDefault="00C272E4">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_Toc120683366 \h </w:instrText>
      </w:r>
      <w:r>
        <w:rPr>
          <w:noProof/>
        </w:rPr>
      </w:r>
      <w:r>
        <w:rPr>
          <w:noProof/>
        </w:rPr>
        <w:fldChar w:fldCharType="separate"/>
      </w:r>
      <w:r>
        <w:rPr>
          <w:noProof/>
        </w:rPr>
        <w:t>35</w:t>
      </w:r>
      <w:r>
        <w:rPr>
          <w:noProof/>
        </w:rPr>
        <w:fldChar w:fldCharType="end"/>
      </w:r>
    </w:p>
    <w:p w14:paraId="275B3FE1" w14:textId="7BF7BBD3" w:rsidR="00C272E4" w:rsidRDefault="00C272E4">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_Toc120683367 \h </w:instrText>
      </w:r>
      <w:r>
        <w:rPr>
          <w:noProof/>
        </w:rPr>
      </w:r>
      <w:r>
        <w:rPr>
          <w:noProof/>
        </w:rPr>
        <w:fldChar w:fldCharType="separate"/>
      </w:r>
      <w:r>
        <w:rPr>
          <w:noProof/>
        </w:rPr>
        <w:t>36</w:t>
      </w:r>
      <w:r>
        <w:rPr>
          <w:noProof/>
        </w:rPr>
        <w:fldChar w:fldCharType="end"/>
      </w:r>
    </w:p>
    <w:p w14:paraId="72AE6763" w14:textId="7C533D1D" w:rsidR="00C272E4" w:rsidRDefault="00C272E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_Toc120683368 \h </w:instrText>
      </w:r>
      <w:r>
        <w:rPr>
          <w:noProof/>
        </w:rPr>
      </w:r>
      <w:r>
        <w:rPr>
          <w:noProof/>
        </w:rPr>
        <w:fldChar w:fldCharType="separate"/>
      </w:r>
      <w:r>
        <w:rPr>
          <w:noProof/>
        </w:rPr>
        <w:t>36</w:t>
      </w:r>
      <w:r>
        <w:rPr>
          <w:noProof/>
        </w:rPr>
        <w:fldChar w:fldCharType="end"/>
      </w:r>
    </w:p>
    <w:p w14:paraId="27C13A33" w14:textId="3EB5D0DA" w:rsidR="00C272E4" w:rsidRDefault="00C272E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_Toc120683369 \h </w:instrText>
      </w:r>
      <w:r>
        <w:rPr>
          <w:noProof/>
        </w:rPr>
      </w:r>
      <w:r>
        <w:rPr>
          <w:noProof/>
        </w:rPr>
        <w:fldChar w:fldCharType="separate"/>
      </w:r>
      <w:r>
        <w:rPr>
          <w:noProof/>
        </w:rPr>
        <w:t>36</w:t>
      </w:r>
      <w:r>
        <w:rPr>
          <w:noProof/>
        </w:rPr>
        <w:fldChar w:fldCharType="end"/>
      </w:r>
    </w:p>
    <w:p w14:paraId="3AE28C79" w14:textId="23A75D81" w:rsidR="00C272E4" w:rsidRDefault="00C272E4">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_Toc120683370 \h </w:instrText>
      </w:r>
      <w:r>
        <w:rPr>
          <w:noProof/>
        </w:rPr>
      </w:r>
      <w:r>
        <w:rPr>
          <w:noProof/>
        </w:rPr>
        <w:fldChar w:fldCharType="separate"/>
      </w:r>
      <w:r>
        <w:rPr>
          <w:noProof/>
        </w:rPr>
        <w:t>39</w:t>
      </w:r>
      <w:r>
        <w:rPr>
          <w:noProof/>
        </w:rPr>
        <w:fldChar w:fldCharType="end"/>
      </w:r>
    </w:p>
    <w:p w14:paraId="2033BE8C" w14:textId="33AB15F7" w:rsidR="00C272E4" w:rsidRDefault="00C272E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_Toc120683371 \h </w:instrText>
      </w:r>
      <w:r>
        <w:rPr>
          <w:noProof/>
        </w:rPr>
      </w:r>
      <w:r>
        <w:rPr>
          <w:noProof/>
        </w:rPr>
        <w:fldChar w:fldCharType="separate"/>
      </w:r>
      <w:r>
        <w:rPr>
          <w:noProof/>
        </w:rPr>
        <w:t>43</w:t>
      </w:r>
      <w:r>
        <w:rPr>
          <w:noProof/>
        </w:rPr>
        <w:fldChar w:fldCharType="end"/>
      </w:r>
    </w:p>
    <w:p w14:paraId="4B0650D6" w14:textId="4C4454CC" w:rsidR="00345A8F" w:rsidRDefault="00C272E4">
      <w: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3236"/>
      <w:bookmarkEnd w:id="9"/>
      <w:r>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5B1BC6E" w14:textId="77777777" w:rsidR="00345A8F" w:rsidRDefault="00D862C6">
      <w:r>
        <w:t xml:space="preserve">This Technical </w:t>
      </w:r>
      <w:bookmarkStart w:id="26" w:name="spectype3"/>
      <w:r>
        <w:t>Specification</w:t>
      </w:r>
      <w:bookmarkEnd w:id="26"/>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7" w:name="introduction"/>
      <w:bookmarkStart w:id="28" w:name="_Toc35971369"/>
      <w:bookmarkStart w:id="29" w:name="_Toc36812100"/>
      <w:bookmarkStart w:id="30" w:name="_Toc72784116"/>
      <w:bookmarkStart w:id="31" w:name="_Toc73041662"/>
      <w:bookmarkStart w:id="32" w:name="_Toc81244718"/>
      <w:bookmarkStart w:id="33" w:name="_Toc88645288"/>
      <w:bookmarkStart w:id="34" w:name="_Toc89426200"/>
      <w:bookmarkStart w:id="35" w:name="_Toc94033085"/>
      <w:bookmarkStart w:id="36" w:name="_Toc97037241"/>
      <w:bookmarkStart w:id="37" w:name="_Toc97193024"/>
      <w:bookmarkStart w:id="38" w:name="_Toc100953657"/>
      <w:bookmarkStart w:id="39" w:name="_Toc104547308"/>
      <w:bookmarkStart w:id="40" w:name="_Toc112939376"/>
      <w:bookmarkStart w:id="41" w:name="_Toc114134757"/>
      <w:bookmarkStart w:id="42" w:name="_Toc120683237"/>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CB28D5B" w14:textId="77777777" w:rsidR="00345A8F" w:rsidRDefault="00D862C6">
      <w:pPr>
        <w:pStyle w:val="1"/>
      </w:pPr>
      <w:r>
        <w:br w:type="page"/>
      </w:r>
      <w:bookmarkStart w:id="43" w:name="_Toc510696578"/>
      <w:bookmarkStart w:id="44" w:name="_Toc35971370"/>
      <w:bookmarkStart w:id="45" w:name="_Toc36812101"/>
      <w:bookmarkStart w:id="46" w:name="_Toc72784117"/>
      <w:bookmarkStart w:id="47" w:name="_Toc73041663"/>
      <w:bookmarkStart w:id="48" w:name="_Toc81244719"/>
      <w:bookmarkStart w:id="49" w:name="_Toc88645289"/>
      <w:bookmarkStart w:id="50" w:name="_Toc89426201"/>
      <w:bookmarkStart w:id="51" w:name="_Toc94033086"/>
      <w:bookmarkStart w:id="52" w:name="_Toc97037242"/>
      <w:bookmarkStart w:id="53" w:name="_Toc97193025"/>
      <w:bookmarkStart w:id="54" w:name="_Toc100953658"/>
      <w:bookmarkStart w:id="55" w:name="_Toc104547309"/>
      <w:bookmarkStart w:id="56" w:name="_Toc112939377"/>
      <w:bookmarkStart w:id="57" w:name="_Toc114134758"/>
      <w:bookmarkStart w:id="58" w:name="_Toc120683238"/>
      <w:r>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59" w:name="_Toc510696579"/>
      <w:bookmarkStart w:id="60" w:name="_Toc35971371"/>
      <w:bookmarkStart w:id="61" w:name="_Toc36812102"/>
      <w:bookmarkStart w:id="62" w:name="_Toc72784118"/>
      <w:bookmarkStart w:id="63" w:name="_Toc73041664"/>
      <w:bookmarkStart w:id="64" w:name="_Toc81244720"/>
      <w:bookmarkStart w:id="65" w:name="_Toc88645290"/>
      <w:bookmarkStart w:id="66" w:name="_Toc89426202"/>
      <w:bookmarkStart w:id="67" w:name="_Toc94033087"/>
      <w:bookmarkStart w:id="68" w:name="_Toc97037243"/>
      <w:bookmarkStart w:id="69" w:name="_Toc97193026"/>
      <w:bookmarkStart w:id="70" w:name="_Toc100953659"/>
      <w:bookmarkStart w:id="71" w:name="_Toc104547310"/>
      <w:bookmarkStart w:id="72" w:name="_Toc112939378"/>
      <w:bookmarkStart w:id="73" w:name="_Toc114134759"/>
      <w:bookmarkStart w:id="74" w:name="_Toc120683239"/>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t>[19]</w:t>
      </w:r>
      <w:r>
        <w:tab/>
      </w:r>
      <w:bookmarkStart w:id="79" w:name="_Hlk96109848"/>
      <w:r>
        <w:t>Void</w:t>
      </w:r>
      <w:bookmarkEnd w:id="79"/>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80" w:name="_Toc510696580"/>
      <w:bookmarkStart w:id="81" w:name="_Toc35971372"/>
      <w:bookmarkStart w:id="82" w:name="_Toc36812103"/>
      <w:bookmarkStart w:id="83" w:name="_Toc72784119"/>
      <w:bookmarkStart w:id="84" w:name="_Toc73041665"/>
      <w:bookmarkStart w:id="85" w:name="_Toc81244721"/>
      <w:bookmarkStart w:id="86" w:name="_Toc88645291"/>
      <w:bookmarkStart w:id="87" w:name="_Toc89426203"/>
      <w:bookmarkStart w:id="88" w:name="_Toc94033088"/>
      <w:bookmarkStart w:id="89" w:name="_Toc97037244"/>
      <w:bookmarkStart w:id="90" w:name="_Toc97193027"/>
      <w:bookmarkStart w:id="91" w:name="_Toc100953660"/>
      <w:bookmarkStart w:id="92" w:name="_Toc104547311"/>
      <w:bookmarkStart w:id="93" w:name="_Toc112939379"/>
      <w:bookmarkStart w:id="94" w:name="_Toc114134760"/>
      <w:bookmarkStart w:id="95" w:name="_Toc120683240"/>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047C719" w14:textId="77777777" w:rsidR="00345A8F" w:rsidRDefault="00D862C6">
      <w:pPr>
        <w:pStyle w:val="2"/>
      </w:pPr>
      <w:bookmarkStart w:id="96" w:name="_Toc510696581"/>
      <w:bookmarkStart w:id="97" w:name="_Toc35971373"/>
      <w:bookmarkStart w:id="98" w:name="_Toc36812104"/>
      <w:bookmarkStart w:id="99" w:name="_Toc72784120"/>
      <w:bookmarkStart w:id="100" w:name="_Toc73041666"/>
      <w:bookmarkStart w:id="101" w:name="_Toc81244722"/>
      <w:bookmarkStart w:id="102" w:name="_Toc88645292"/>
      <w:bookmarkStart w:id="103" w:name="_Toc89426204"/>
      <w:bookmarkStart w:id="104" w:name="_Toc94033089"/>
      <w:bookmarkStart w:id="105" w:name="_Toc97037245"/>
      <w:bookmarkStart w:id="106" w:name="_Toc97193028"/>
      <w:bookmarkStart w:id="107" w:name="_Toc100953661"/>
      <w:bookmarkStart w:id="108" w:name="_Toc104547312"/>
      <w:bookmarkStart w:id="109" w:name="_Toc112939380"/>
      <w:bookmarkStart w:id="110" w:name="_Toc114134761"/>
      <w:bookmarkStart w:id="111" w:name="_Toc120683241"/>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12" w:name="_Toc510696582"/>
      <w:bookmarkStart w:id="113" w:name="_Toc35971374"/>
      <w:bookmarkStart w:id="114" w:name="_Toc36812105"/>
      <w:bookmarkStart w:id="115" w:name="_Toc72784121"/>
      <w:bookmarkStart w:id="116" w:name="_Toc73041667"/>
      <w:bookmarkStart w:id="117" w:name="_Toc81244723"/>
      <w:bookmarkStart w:id="118" w:name="_Toc88645293"/>
      <w:bookmarkStart w:id="119" w:name="_Toc89426205"/>
      <w:bookmarkStart w:id="120" w:name="_Toc94033090"/>
      <w:bookmarkStart w:id="121" w:name="_Toc97037246"/>
      <w:bookmarkStart w:id="122" w:name="_Toc97193029"/>
      <w:bookmarkStart w:id="123" w:name="_Toc100953662"/>
      <w:bookmarkStart w:id="124" w:name="_Toc104547313"/>
      <w:bookmarkStart w:id="125" w:name="_Toc112939381"/>
      <w:bookmarkStart w:id="126" w:name="_Toc114134762"/>
      <w:bookmarkStart w:id="127" w:name="_Toc120683242"/>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28" w:name="_Toc510696583"/>
      <w:bookmarkStart w:id="129" w:name="_Toc35971375"/>
      <w:bookmarkStart w:id="130" w:name="_Toc36812106"/>
      <w:bookmarkStart w:id="131" w:name="_Toc72784122"/>
      <w:bookmarkStart w:id="132" w:name="_Toc73041668"/>
      <w:bookmarkStart w:id="133" w:name="_Toc81244724"/>
      <w:bookmarkStart w:id="134" w:name="_Toc88645294"/>
      <w:bookmarkStart w:id="135" w:name="_Toc89426206"/>
      <w:bookmarkStart w:id="136" w:name="_Toc94033091"/>
      <w:bookmarkStart w:id="137" w:name="_Toc97037247"/>
      <w:bookmarkStart w:id="138" w:name="_Toc97193030"/>
      <w:bookmarkStart w:id="139" w:name="_Toc100953663"/>
      <w:bookmarkStart w:id="140" w:name="_Toc104547314"/>
      <w:bookmarkStart w:id="141" w:name="_Toc112939382"/>
      <w:bookmarkStart w:id="142" w:name="_Toc114134763"/>
      <w:bookmarkStart w:id="143" w:name="_Toc120683243"/>
      <w:r>
        <w:t>3.3</w:t>
      </w:r>
      <w:r>
        <w:tab/>
        <w:t>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44" w:name="_Toc510696585"/>
      <w:bookmarkStart w:id="145" w:name="_Toc35971377"/>
      <w:bookmarkStart w:id="146" w:name="_Toc36812108"/>
      <w:bookmarkStart w:id="147" w:name="_Toc72784123"/>
      <w:bookmarkStart w:id="148" w:name="_Toc73041669"/>
      <w:bookmarkStart w:id="149" w:name="_Toc81244725"/>
      <w:bookmarkStart w:id="150" w:name="_Toc88645295"/>
      <w:bookmarkStart w:id="151" w:name="_Toc89426207"/>
      <w:bookmarkStart w:id="152" w:name="_Toc94033092"/>
      <w:bookmarkStart w:id="153" w:name="_Toc97037248"/>
      <w:bookmarkStart w:id="154" w:name="_Toc97193031"/>
      <w:bookmarkStart w:id="155" w:name="_Toc100953664"/>
      <w:bookmarkStart w:id="156" w:name="_Toc104547315"/>
      <w:bookmarkStart w:id="157" w:name="_Toc112939383"/>
      <w:bookmarkStart w:id="158" w:name="_Toc114134764"/>
      <w:bookmarkStart w:id="159" w:name="_Toc120683244"/>
      <w:r>
        <w:t>4</w:t>
      </w:r>
      <w:r>
        <w:tab/>
        <w:t xml:space="preserve">Services offered by the </w:t>
      </w:r>
      <w:bookmarkEnd w:id="144"/>
      <w:bookmarkEnd w:id="145"/>
      <w:bookmarkEnd w:id="146"/>
      <w:r>
        <w:t>MFAF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0E5FA0A9" w14:textId="77777777" w:rsidR="00345A8F" w:rsidRDefault="00D862C6">
      <w:pPr>
        <w:pStyle w:val="2"/>
      </w:pPr>
      <w:bookmarkStart w:id="160" w:name="_Toc510696586"/>
      <w:bookmarkStart w:id="161" w:name="_Toc35971378"/>
      <w:bookmarkStart w:id="162" w:name="_Toc36812109"/>
      <w:bookmarkStart w:id="163" w:name="_Toc72784124"/>
      <w:bookmarkStart w:id="164" w:name="_Toc73041670"/>
      <w:bookmarkStart w:id="165" w:name="_Toc81244726"/>
      <w:bookmarkStart w:id="166" w:name="_Toc88645296"/>
      <w:bookmarkStart w:id="167" w:name="_Toc89426208"/>
      <w:bookmarkStart w:id="168" w:name="_Toc94033093"/>
      <w:bookmarkStart w:id="169" w:name="_Toc97037249"/>
      <w:bookmarkStart w:id="170" w:name="_Toc97193032"/>
      <w:bookmarkStart w:id="171" w:name="_Toc100953665"/>
      <w:bookmarkStart w:id="172" w:name="_Toc104547316"/>
      <w:bookmarkStart w:id="173" w:name="_Toc112939384"/>
      <w:bookmarkStart w:id="174" w:name="_Toc114134765"/>
      <w:bookmarkStart w:id="175" w:name="_Toc120683245"/>
      <w:r>
        <w:t>4.1</w:t>
      </w:r>
      <w:r>
        <w:tab/>
        <w:t>Introduction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76" w:name="_Toc72784125"/>
      <w:bookmarkStart w:id="177" w:name="_Toc73041671"/>
      <w:bookmarkStart w:id="178" w:name="_Toc81244727"/>
      <w:bookmarkStart w:id="179" w:name="_Toc88645297"/>
      <w:bookmarkStart w:id="180" w:name="_Toc89426209"/>
      <w:bookmarkStart w:id="181" w:name="_Toc94033094"/>
      <w:bookmarkStart w:id="182" w:name="_Toc97037250"/>
      <w:bookmarkStart w:id="183" w:name="_Toc97193033"/>
      <w:bookmarkStart w:id="184" w:name="_Toc100953666"/>
      <w:bookmarkStart w:id="185" w:name="_Toc104547317"/>
      <w:bookmarkStart w:id="186" w:name="_Toc112939385"/>
      <w:bookmarkStart w:id="187" w:name="_Toc114134766"/>
      <w:bookmarkStart w:id="188" w:name="_Toc120683246"/>
      <w:r>
        <w:t>4.2</w:t>
      </w:r>
      <w:r>
        <w:tab/>
        <w:t>Nmfaf_3daDataManagement Service</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0D98FF36" w14:textId="77777777" w:rsidR="00345A8F" w:rsidRDefault="00D862C6" w:rsidP="00C87427">
      <w:pPr>
        <w:pStyle w:val="30"/>
      </w:pPr>
      <w:bookmarkStart w:id="189" w:name="_Toc72784126"/>
      <w:bookmarkStart w:id="190" w:name="_Toc73041672"/>
      <w:bookmarkStart w:id="191" w:name="_Toc81244728"/>
      <w:bookmarkStart w:id="192" w:name="_Toc88645298"/>
      <w:bookmarkStart w:id="193" w:name="_Toc89426210"/>
      <w:bookmarkStart w:id="194" w:name="_Toc94033095"/>
      <w:bookmarkStart w:id="195" w:name="_Toc97037251"/>
      <w:bookmarkStart w:id="196" w:name="_Toc97193034"/>
      <w:bookmarkStart w:id="197" w:name="_Toc100953667"/>
      <w:bookmarkStart w:id="198" w:name="_Toc104547318"/>
      <w:bookmarkStart w:id="199" w:name="_Toc112939386"/>
      <w:bookmarkStart w:id="200" w:name="_Toc114134767"/>
      <w:bookmarkStart w:id="201" w:name="_Toc120683247"/>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41837702" w14:textId="77777777" w:rsidR="00865A7E" w:rsidRDefault="00865A7E" w:rsidP="00865A7E">
      <w:pPr>
        <w:pStyle w:val="40"/>
        <w:rPr>
          <w:lang w:eastAsia="zh-CN"/>
        </w:rPr>
      </w:pPr>
      <w:bookmarkStart w:id="202" w:name="_Toc28012754"/>
      <w:bookmarkStart w:id="203" w:name="_Toc34266224"/>
      <w:bookmarkStart w:id="204" w:name="_Toc36102395"/>
      <w:bookmarkStart w:id="205" w:name="_Toc43563437"/>
      <w:bookmarkStart w:id="206" w:name="_Toc45133980"/>
      <w:bookmarkStart w:id="207" w:name="_Toc50031910"/>
      <w:bookmarkStart w:id="208" w:name="_Toc51762830"/>
      <w:bookmarkStart w:id="209" w:name="_Toc56640897"/>
      <w:bookmarkStart w:id="210" w:name="_Toc59017865"/>
      <w:bookmarkStart w:id="211" w:name="_Toc66231733"/>
      <w:bookmarkStart w:id="212" w:name="_Toc68168894"/>
      <w:bookmarkStart w:id="213" w:name="_Toc70550540"/>
      <w:bookmarkStart w:id="214" w:name="_Toc73564345"/>
      <w:bookmarkStart w:id="215" w:name="_Toc81244729"/>
      <w:bookmarkStart w:id="216" w:name="_Toc88645299"/>
      <w:bookmarkStart w:id="217" w:name="_Toc89426211"/>
      <w:bookmarkStart w:id="218" w:name="_Toc94033096"/>
      <w:bookmarkStart w:id="219" w:name="_Toc97037252"/>
      <w:bookmarkStart w:id="220" w:name="_Toc97193035"/>
      <w:bookmarkStart w:id="221" w:name="_Toc100953668"/>
      <w:bookmarkStart w:id="222" w:name="_Toc104547319"/>
      <w:bookmarkStart w:id="223" w:name="_Toc112939387"/>
      <w:bookmarkStart w:id="224" w:name="_Toc114134768"/>
      <w:bookmarkStart w:id="225" w:name="_Toc120683248"/>
      <w:r>
        <w:t>4.2.</w:t>
      </w:r>
      <w:r>
        <w:rPr>
          <w:rFonts w:hint="eastAsia"/>
          <w:lang w:eastAsia="zh-CN"/>
        </w:rPr>
        <w:t>1</w:t>
      </w:r>
      <w:r>
        <w:rPr>
          <w:lang w:eastAsia="zh-CN"/>
        </w:rPr>
        <w:t>.1</w:t>
      </w:r>
      <w:r>
        <w:tab/>
      </w:r>
      <w:r>
        <w:rPr>
          <w:rFonts w:hint="eastAsia"/>
          <w:lang w:eastAsia="zh-CN"/>
        </w:rPr>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26" w:name="_Toc28012755"/>
      <w:bookmarkStart w:id="227" w:name="_Toc34266225"/>
      <w:bookmarkStart w:id="228" w:name="_Toc36102396"/>
      <w:bookmarkStart w:id="229" w:name="_Toc43563438"/>
      <w:bookmarkStart w:id="230" w:name="_Toc45133981"/>
      <w:bookmarkStart w:id="231" w:name="_Toc50031911"/>
      <w:bookmarkStart w:id="232" w:name="_Toc51762831"/>
      <w:bookmarkStart w:id="233" w:name="_Toc56640898"/>
      <w:bookmarkStart w:id="234" w:name="_Toc59017866"/>
      <w:bookmarkStart w:id="235" w:name="_Toc66231734"/>
      <w:bookmarkStart w:id="236" w:name="_Toc68168895"/>
      <w:bookmarkStart w:id="237" w:name="_Toc70550541"/>
      <w:bookmarkStart w:id="238" w:name="_Toc73564346"/>
      <w:bookmarkStart w:id="239" w:name="_Toc81244730"/>
      <w:bookmarkStart w:id="240" w:name="_Toc88645300"/>
      <w:bookmarkStart w:id="241" w:name="_Toc89426212"/>
      <w:bookmarkStart w:id="242" w:name="_Toc94033097"/>
      <w:bookmarkStart w:id="243" w:name="_Toc97037253"/>
      <w:bookmarkStart w:id="244" w:name="_Toc97193036"/>
      <w:bookmarkStart w:id="245" w:name="_Toc100953669"/>
      <w:bookmarkStart w:id="246" w:name="_Toc104547320"/>
      <w:bookmarkStart w:id="247" w:name="_Toc112939388"/>
      <w:bookmarkStart w:id="248" w:name="_Toc114134769"/>
      <w:bookmarkStart w:id="249" w:name="_Toc120683249"/>
      <w:r>
        <w:t>4.2.</w:t>
      </w:r>
      <w:r>
        <w:rPr>
          <w:rFonts w:hint="eastAsia"/>
        </w:rPr>
        <w:t>1</w:t>
      </w:r>
      <w:r>
        <w:t>.2</w:t>
      </w:r>
      <w:r>
        <w:rPr>
          <w:rFonts w:hint="eastAsia"/>
        </w:rPr>
        <w:tab/>
      </w:r>
      <w:r>
        <w:t>Service Architecture</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25pt;height:109.4pt" o:ole="">
            <v:imagedata r:id="rId12" o:title=""/>
          </v:shape>
          <o:OLEObject Type="Embed" ProgID="Visio.Drawing.15" ShapeID="_x0000_i1025" DrawAspect="Content" ObjectID="_1731296426"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6" type="#_x0000_t75" style="width:124.6pt;height:105.7pt" o:ole="">
            <v:imagedata r:id="rId14" o:title=""/>
          </v:shape>
          <o:OLEObject Type="Embed" ProgID="Visio.Drawing.15" ShapeID="_x0000_i1026" DrawAspect="Content" ObjectID="_1731296427"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50" w:name="_Toc28012756"/>
      <w:bookmarkStart w:id="251" w:name="_Toc34266226"/>
      <w:bookmarkStart w:id="252" w:name="_Toc36102397"/>
      <w:bookmarkStart w:id="253" w:name="_Toc43563439"/>
      <w:bookmarkStart w:id="254" w:name="_Toc45133982"/>
      <w:bookmarkStart w:id="255" w:name="_Toc50031912"/>
      <w:bookmarkStart w:id="256" w:name="_Toc51762832"/>
      <w:bookmarkStart w:id="257" w:name="_Toc56640899"/>
      <w:bookmarkStart w:id="258" w:name="_Toc59017867"/>
      <w:bookmarkStart w:id="259" w:name="_Toc66231735"/>
      <w:bookmarkStart w:id="260" w:name="_Toc68168896"/>
      <w:bookmarkStart w:id="261" w:name="_Toc70550542"/>
      <w:bookmarkStart w:id="262" w:name="_Toc73564347"/>
      <w:bookmarkStart w:id="263" w:name="_Toc81244731"/>
      <w:bookmarkStart w:id="264" w:name="_Toc88645301"/>
      <w:bookmarkStart w:id="265" w:name="_Toc89426213"/>
      <w:bookmarkStart w:id="266" w:name="_Toc94033098"/>
      <w:bookmarkStart w:id="267" w:name="_Toc97037254"/>
      <w:bookmarkStart w:id="268" w:name="_Toc97193037"/>
      <w:bookmarkStart w:id="269" w:name="_Toc100953670"/>
      <w:bookmarkStart w:id="270" w:name="_Toc104547321"/>
      <w:bookmarkStart w:id="271" w:name="_Toc112939389"/>
      <w:bookmarkStart w:id="272" w:name="_Toc114134770"/>
      <w:bookmarkStart w:id="273" w:name="_Toc120683250"/>
      <w:r>
        <w:rPr>
          <w:lang w:val="en-US"/>
        </w:rPr>
        <w:t>4.2.</w:t>
      </w:r>
      <w:r>
        <w:rPr>
          <w:rFonts w:hint="eastAsia"/>
          <w:lang w:val="en-US" w:eastAsia="zh-CN"/>
        </w:rPr>
        <w:t>1.3</w:t>
      </w:r>
      <w:r>
        <w:rPr>
          <w:lang w:val="en-US"/>
        </w:rPr>
        <w:tab/>
        <w:t>Network Functions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35F4FBE" w14:textId="77777777" w:rsidR="00865A7E" w:rsidRDefault="00865A7E" w:rsidP="00865A7E">
      <w:pPr>
        <w:pStyle w:val="50"/>
        <w:rPr>
          <w:lang w:eastAsia="zh-CN"/>
        </w:rPr>
      </w:pPr>
      <w:bookmarkStart w:id="274" w:name="_Toc28012757"/>
      <w:bookmarkStart w:id="275" w:name="_Toc34266227"/>
      <w:bookmarkStart w:id="276" w:name="_Toc36102398"/>
      <w:bookmarkStart w:id="277" w:name="_Toc43563440"/>
      <w:bookmarkStart w:id="278" w:name="_Toc45133983"/>
      <w:bookmarkStart w:id="279" w:name="_Toc50031913"/>
      <w:bookmarkStart w:id="280" w:name="_Toc51762833"/>
      <w:bookmarkStart w:id="281" w:name="_Toc56640900"/>
      <w:bookmarkStart w:id="282" w:name="_Toc59017868"/>
      <w:bookmarkStart w:id="283" w:name="_Toc66231736"/>
      <w:bookmarkStart w:id="284" w:name="_Toc68168897"/>
      <w:bookmarkStart w:id="285" w:name="_Toc70550543"/>
      <w:bookmarkStart w:id="286" w:name="_Toc73564348"/>
      <w:bookmarkStart w:id="287" w:name="_Toc81244732"/>
      <w:bookmarkStart w:id="288" w:name="_Toc88645302"/>
      <w:bookmarkStart w:id="289" w:name="_Toc89426214"/>
      <w:bookmarkStart w:id="290" w:name="_Toc94033099"/>
      <w:bookmarkStart w:id="291" w:name="_Toc97037255"/>
      <w:bookmarkStart w:id="292" w:name="_Toc97193038"/>
      <w:bookmarkStart w:id="293" w:name="_Toc100953671"/>
      <w:bookmarkStart w:id="294" w:name="_Toc104547322"/>
      <w:bookmarkStart w:id="295" w:name="_Toc112939390"/>
      <w:bookmarkStart w:id="296" w:name="_Toc114134771"/>
      <w:bookmarkStart w:id="297" w:name="_Toc120683251"/>
      <w:r>
        <w:t>4.2.</w:t>
      </w:r>
      <w:r>
        <w:rPr>
          <w:rFonts w:hint="eastAsia"/>
          <w:lang w:eastAsia="zh-CN"/>
        </w:rPr>
        <w:t>1.3.1</w:t>
      </w:r>
      <w:r>
        <w:tab/>
      </w:r>
      <w:bookmarkEnd w:id="274"/>
      <w:bookmarkEnd w:id="275"/>
      <w:bookmarkEnd w:id="276"/>
      <w:bookmarkEnd w:id="277"/>
      <w:bookmarkEnd w:id="278"/>
      <w:bookmarkEnd w:id="279"/>
      <w:bookmarkEnd w:id="280"/>
      <w:bookmarkEnd w:id="281"/>
      <w:bookmarkEnd w:id="282"/>
      <w:bookmarkEnd w:id="283"/>
      <w:bookmarkEnd w:id="284"/>
      <w:bookmarkEnd w:id="285"/>
      <w:bookmarkEnd w:id="286"/>
      <w:r>
        <w:rPr>
          <w:lang w:val="en-US"/>
        </w:rPr>
        <w:t>Messaging Framework Adaptor Function</w:t>
      </w:r>
      <w:r>
        <w:t xml:space="preserve"> (MFAF)</w:t>
      </w:r>
      <w:bookmarkEnd w:id="287"/>
      <w:bookmarkEnd w:id="288"/>
      <w:bookmarkEnd w:id="289"/>
      <w:bookmarkEnd w:id="290"/>
      <w:bookmarkEnd w:id="291"/>
      <w:bookmarkEnd w:id="292"/>
      <w:bookmarkEnd w:id="293"/>
      <w:bookmarkEnd w:id="294"/>
      <w:bookmarkEnd w:id="295"/>
      <w:bookmarkEnd w:id="296"/>
      <w:bookmarkEnd w:id="297"/>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8645303"/>
      <w:bookmarkStart w:id="313" w:name="_Toc89426215"/>
      <w:bookmarkStart w:id="314" w:name="_Toc94033100"/>
      <w:bookmarkStart w:id="315" w:name="_Toc97037256"/>
      <w:bookmarkStart w:id="316" w:name="_Toc97193039"/>
      <w:bookmarkStart w:id="317" w:name="_Toc100953672"/>
      <w:bookmarkStart w:id="318" w:name="_Toc104547323"/>
      <w:bookmarkStart w:id="319" w:name="_Toc112939391"/>
      <w:bookmarkStart w:id="320" w:name="_Toc114134772"/>
      <w:bookmarkStart w:id="321" w:name="_Toc120683252"/>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9AEFB77" w14:textId="77777777" w:rsidR="003123F0" w:rsidRDefault="003123F0" w:rsidP="003123F0">
      <w:bookmarkStart w:id="322" w:name="_Toc72784127"/>
      <w:bookmarkStart w:id="323" w:name="_Toc73041673"/>
      <w:bookmarkStart w:id="324" w:name="_Toc81244734"/>
      <w:bookmarkStart w:id="325" w:name="_Toc88645304"/>
      <w:bookmarkStart w:id="326" w:name="_Toc89426216"/>
      <w:bookmarkStart w:id="327" w:name="_Toc94033101"/>
      <w:bookmarkStart w:id="328" w:name="_Toc97037257"/>
      <w:bookmarkStart w:id="329" w:name="_Toc97193040"/>
      <w:bookmarkStart w:id="330" w:name="_Toc100953673"/>
      <w:bookmarkStart w:id="331"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32" w:name="_Toc112939392"/>
      <w:bookmarkStart w:id="333" w:name="_Toc114134773"/>
      <w:bookmarkStart w:id="334" w:name="_Toc120683253"/>
      <w:r>
        <w:t>4.2.2</w:t>
      </w:r>
      <w:r>
        <w:tab/>
        <w:t>Service Operations</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6A829793" w14:textId="77777777" w:rsidR="00345A8F" w:rsidRDefault="00D862C6">
      <w:pPr>
        <w:pStyle w:val="40"/>
      </w:pPr>
      <w:bookmarkStart w:id="335" w:name="_Toc72784128"/>
      <w:bookmarkStart w:id="336" w:name="_Toc73041674"/>
      <w:bookmarkStart w:id="337" w:name="_Toc81244735"/>
      <w:bookmarkStart w:id="338" w:name="_Toc88645305"/>
      <w:bookmarkStart w:id="339" w:name="_Toc89426217"/>
      <w:bookmarkStart w:id="340" w:name="_Toc94033102"/>
      <w:bookmarkStart w:id="341" w:name="_Toc97037258"/>
      <w:bookmarkStart w:id="342" w:name="_Toc97193041"/>
      <w:bookmarkStart w:id="343" w:name="_Toc100953674"/>
      <w:bookmarkStart w:id="344" w:name="_Toc104547325"/>
      <w:bookmarkStart w:id="345" w:name="_Toc112939393"/>
      <w:bookmarkStart w:id="346" w:name="_Toc114134774"/>
      <w:bookmarkStart w:id="347" w:name="_Toc120683254"/>
      <w:r>
        <w:t>4.2.2.1</w:t>
      </w:r>
      <w:r>
        <w:tab/>
        <w:t>Introduction</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48" w:name="_Toc72784129"/>
      <w:bookmarkStart w:id="349" w:name="_Toc73041675"/>
      <w:bookmarkStart w:id="350" w:name="_Toc81244736"/>
      <w:bookmarkStart w:id="351" w:name="_Toc88645306"/>
      <w:bookmarkStart w:id="352" w:name="_Toc89426218"/>
      <w:bookmarkStart w:id="353" w:name="_Toc94033103"/>
      <w:bookmarkStart w:id="354" w:name="_Toc97037259"/>
      <w:bookmarkStart w:id="355" w:name="_Toc97193042"/>
      <w:bookmarkStart w:id="356" w:name="_Toc100953675"/>
      <w:bookmarkStart w:id="357" w:name="_Toc104547326"/>
      <w:bookmarkStart w:id="358" w:name="_Toc112939394"/>
      <w:bookmarkStart w:id="359" w:name="_Toc114134775"/>
      <w:bookmarkStart w:id="360" w:name="_Toc120683255"/>
      <w:r>
        <w:t>4.2.2.2</w:t>
      </w:r>
      <w:r>
        <w:tab/>
      </w:r>
      <w:r>
        <w:rPr>
          <w:lang w:eastAsia="ko-KR"/>
        </w:rPr>
        <w:t>Nmfaf_3daDataManagement_Configure</w:t>
      </w:r>
      <w:r>
        <w:t xml:space="preserve"> service operation</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10E274AE" w14:textId="77777777" w:rsidR="00865A7E" w:rsidRPr="00865A7E" w:rsidRDefault="00865A7E" w:rsidP="00865A7E">
      <w:pPr>
        <w:pStyle w:val="50"/>
      </w:pPr>
      <w:bookmarkStart w:id="361" w:name="_Toc81244737"/>
      <w:bookmarkStart w:id="362" w:name="_Toc88645307"/>
      <w:bookmarkStart w:id="363" w:name="_Toc89426219"/>
      <w:bookmarkStart w:id="364" w:name="_Toc94033104"/>
      <w:bookmarkStart w:id="365" w:name="_Toc97037260"/>
      <w:bookmarkStart w:id="366" w:name="_Toc97193043"/>
      <w:bookmarkStart w:id="367" w:name="_Toc100953676"/>
      <w:bookmarkStart w:id="368" w:name="_Toc104547327"/>
      <w:bookmarkStart w:id="369" w:name="_Toc112939395"/>
      <w:bookmarkStart w:id="370" w:name="_Toc114134776"/>
      <w:bookmarkStart w:id="371" w:name="_Toc120683256"/>
      <w:r w:rsidRPr="00865A7E">
        <w:t>4.2.2.2.1</w:t>
      </w:r>
      <w:r w:rsidRPr="00865A7E">
        <w:tab/>
        <w:t>General</w:t>
      </w:r>
      <w:bookmarkEnd w:id="361"/>
      <w:bookmarkEnd w:id="362"/>
      <w:bookmarkEnd w:id="363"/>
      <w:bookmarkEnd w:id="364"/>
      <w:bookmarkEnd w:id="365"/>
      <w:bookmarkEnd w:id="366"/>
      <w:bookmarkEnd w:id="367"/>
      <w:bookmarkEnd w:id="368"/>
      <w:bookmarkEnd w:id="369"/>
      <w:bookmarkEnd w:id="370"/>
      <w:bookmarkEnd w:id="371"/>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72" w:name="_Toc81244738"/>
      <w:bookmarkStart w:id="373" w:name="_Toc88645308"/>
      <w:bookmarkStart w:id="374" w:name="_Toc89426220"/>
      <w:bookmarkStart w:id="375" w:name="_Toc94033105"/>
      <w:bookmarkStart w:id="376" w:name="_Toc97037261"/>
      <w:bookmarkStart w:id="377" w:name="_Toc97193044"/>
      <w:bookmarkStart w:id="378" w:name="_Toc100953677"/>
      <w:bookmarkStart w:id="379" w:name="_Toc104547328"/>
      <w:bookmarkStart w:id="380" w:name="_Toc112939396"/>
      <w:bookmarkStart w:id="381" w:name="_Toc114134777"/>
      <w:bookmarkStart w:id="382" w:name="_Toc120683257"/>
      <w:r w:rsidRPr="00865A7E">
        <w:t>4.2.2.2.2</w:t>
      </w:r>
      <w:r w:rsidRPr="00865A7E">
        <w:tab/>
        <w:t>Initial configuration for mapping data or analytics</w:t>
      </w:r>
      <w:bookmarkEnd w:id="372"/>
      <w:bookmarkEnd w:id="373"/>
      <w:bookmarkEnd w:id="374"/>
      <w:bookmarkEnd w:id="375"/>
      <w:bookmarkEnd w:id="376"/>
      <w:bookmarkEnd w:id="377"/>
      <w:bookmarkEnd w:id="378"/>
      <w:bookmarkEnd w:id="379"/>
      <w:bookmarkEnd w:id="380"/>
      <w:bookmarkEnd w:id="381"/>
      <w:bookmarkEnd w:id="382"/>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25pt;height:121.4pt" o:ole="">
            <v:imagedata r:id="rId16" o:title=""/>
          </v:shape>
          <o:OLEObject Type="Embed" ProgID="Visio.Drawing.11" ShapeID="_x0000_i1027" DrawAspect="Content" ObjectID="_1731296428"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t>1)</w:t>
      </w:r>
      <w:r>
        <w:rPr>
          <w:noProof/>
        </w:rPr>
        <w:tab/>
        <w:t xml:space="preserve"> the formatting instructions as "formatIstru</w:t>
      </w:r>
      <w:r w:rsidR="00C71FD3">
        <w:rPr>
          <w:noProof/>
        </w:rPr>
        <w:t>ct</w:t>
      </w:r>
      <w:r>
        <w:rPr>
          <w:noProof/>
        </w:rPr>
        <w:t>" attribute;</w:t>
      </w:r>
    </w:p>
    <w:p w14:paraId="22C4BC59" w14:textId="77777777" w:rsidR="00A0578F" w:rsidRDefault="00A0578F" w:rsidP="00A0578F">
      <w:pPr>
        <w:pStyle w:val="B2"/>
        <w:rPr>
          <w:noProof/>
        </w:rPr>
      </w:pPr>
      <w:r>
        <w:rPr>
          <w:noProof/>
        </w:rPr>
        <w:t>2)</w:t>
      </w:r>
      <w:r>
        <w:rPr>
          <w:noProof/>
        </w:rPr>
        <w:tab/>
        <w:t>the processing instructions as "procIntruct" attribute or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r>
        <w:rPr>
          <w:noProof/>
        </w:rPr>
        <w:t>;</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383" w:name="_Toc81244739"/>
      <w:bookmarkStart w:id="384" w:name="_Toc88645309"/>
      <w:bookmarkStart w:id="385" w:name="_Toc89426221"/>
      <w:bookmarkStart w:id="386" w:name="_Toc94033106"/>
      <w:bookmarkStart w:id="387" w:name="_Toc97037262"/>
      <w:bookmarkStart w:id="388" w:name="_Toc97193045"/>
      <w:bookmarkStart w:id="389" w:name="_Toc100953678"/>
      <w:bookmarkStart w:id="390" w:name="_Toc104547329"/>
      <w:bookmarkStart w:id="391" w:name="_Toc112939397"/>
      <w:bookmarkStart w:id="392" w:name="_Toc114134778"/>
      <w:bookmarkStart w:id="393" w:name="_Toc120683258"/>
      <w:r>
        <w:t>4.2.2.2.3</w:t>
      </w:r>
      <w:r>
        <w:tab/>
        <w:t xml:space="preserve">Update the configuration of existing individual </w:t>
      </w:r>
      <w:r>
        <w:rPr>
          <w:lang w:eastAsia="ja-JP"/>
        </w:rPr>
        <w:t>mapping data or analytics</w:t>
      </w:r>
      <w:bookmarkEnd w:id="383"/>
      <w:bookmarkEnd w:id="384"/>
      <w:bookmarkEnd w:id="385"/>
      <w:bookmarkEnd w:id="386"/>
      <w:bookmarkEnd w:id="387"/>
      <w:bookmarkEnd w:id="388"/>
      <w:bookmarkEnd w:id="389"/>
      <w:bookmarkEnd w:id="390"/>
      <w:bookmarkEnd w:id="391"/>
      <w:bookmarkEnd w:id="392"/>
      <w:bookmarkEnd w:id="393"/>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25pt" o:ole="">
            <v:imagedata r:id="rId18" o:title=""/>
          </v:shape>
          <o:OLEObject Type="Embed" ProgID="Visio.Drawing.15" ShapeID="_x0000_i1028" DrawAspect="Content" ObjectID="_1731296429"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394" w:name="_Toc72784132"/>
      <w:bookmarkStart w:id="395" w:name="_Toc73041678"/>
      <w:bookmarkStart w:id="396" w:name="_Toc81244740"/>
      <w:bookmarkStart w:id="397" w:name="_Toc88645310"/>
      <w:bookmarkStart w:id="398" w:name="_Toc89426222"/>
      <w:bookmarkStart w:id="399" w:name="_Toc94033107"/>
      <w:bookmarkStart w:id="400" w:name="_Toc97037263"/>
      <w:bookmarkStart w:id="401" w:name="_Toc97193046"/>
      <w:bookmarkStart w:id="402" w:name="_Toc100953679"/>
      <w:bookmarkStart w:id="403" w:name="_Toc104547330"/>
      <w:bookmarkStart w:id="404" w:name="_Toc112939398"/>
      <w:bookmarkStart w:id="405" w:name="_Toc114134779"/>
      <w:bookmarkStart w:id="406" w:name="_Toc120683259"/>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5A6C2606" w14:textId="77777777" w:rsidR="00345A8F" w:rsidRDefault="00D862C6">
      <w:pPr>
        <w:pStyle w:val="50"/>
      </w:pPr>
      <w:bookmarkStart w:id="407" w:name="_Toc72784133"/>
      <w:bookmarkStart w:id="408" w:name="_Toc73041679"/>
      <w:bookmarkStart w:id="409" w:name="_Toc81244741"/>
      <w:bookmarkStart w:id="410" w:name="_Toc88645311"/>
      <w:bookmarkStart w:id="411" w:name="_Toc89426223"/>
      <w:bookmarkStart w:id="412" w:name="_Toc94033108"/>
      <w:bookmarkStart w:id="413" w:name="_Toc97037264"/>
      <w:bookmarkStart w:id="414" w:name="_Toc97193047"/>
      <w:bookmarkStart w:id="415" w:name="_Toc100953680"/>
      <w:bookmarkStart w:id="416" w:name="_Toc104547331"/>
      <w:bookmarkStart w:id="417" w:name="_Toc112939399"/>
      <w:bookmarkStart w:id="418" w:name="_Toc114134780"/>
      <w:bookmarkStart w:id="419" w:name="_Toc120683260"/>
      <w:r>
        <w:t>4.2.2.3.1</w:t>
      </w:r>
      <w:r>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420" w:name="_Toc88645312"/>
      <w:bookmarkStart w:id="421" w:name="_Toc89426224"/>
      <w:bookmarkStart w:id="422" w:name="_Toc94033109"/>
      <w:bookmarkStart w:id="423" w:name="_Toc97037265"/>
      <w:bookmarkStart w:id="424" w:name="_Toc97193048"/>
      <w:bookmarkStart w:id="425" w:name="_Toc100953681"/>
      <w:bookmarkStart w:id="426" w:name="_Toc104547332"/>
      <w:bookmarkStart w:id="427" w:name="_Toc112939400"/>
      <w:bookmarkStart w:id="428" w:name="_Toc114134781"/>
      <w:bookmarkStart w:id="429" w:name="_Toc120683261"/>
      <w:bookmarkStart w:id="430" w:name="_Toc72784134"/>
      <w:bookmarkStart w:id="431" w:name="_Toc73041680"/>
      <w:bookmarkStart w:id="432" w:name="_Toc81244742"/>
      <w:r>
        <w:t>4.2.2.3.</w:t>
      </w:r>
      <w:r w:rsidR="00040B67">
        <w:t>2</w:t>
      </w:r>
      <w:r>
        <w:tab/>
      </w:r>
      <w:r w:rsidR="00040B67">
        <w:t>S</w:t>
      </w:r>
      <w:r w:rsidR="00040B67" w:rsidRPr="0065374B">
        <w:t>top mapping data or analytics</w:t>
      </w:r>
      <w:bookmarkEnd w:id="420"/>
      <w:bookmarkEnd w:id="421"/>
      <w:bookmarkEnd w:id="422"/>
      <w:bookmarkEnd w:id="423"/>
      <w:bookmarkEnd w:id="424"/>
      <w:bookmarkEnd w:id="425"/>
      <w:bookmarkEnd w:id="426"/>
      <w:bookmarkEnd w:id="427"/>
      <w:bookmarkEnd w:id="428"/>
      <w:bookmarkEnd w:id="429"/>
      <w:r w:rsidR="00040B67" w:rsidDel="00040B67">
        <w:t xml:space="preserve"> </w:t>
      </w:r>
      <w:bookmarkEnd w:id="430"/>
      <w:bookmarkEnd w:id="431"/>
      <w:bookmarkEnd w:id="432"/>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45pt;height:169.85pt" o:ole="">
            <v:imagedata r:id="rId20" o:title=""/>
          </v:shape>
          <o:OLEObject Type="Embed" ProgID="Visio.Drawing.15" ShapeID="_x0000_i1029" DrawAspect="Content" ObjectID="_1731296430"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33" w:name="_Toc72784135"/>
      <w:bookmarkStart w:id="434" w:name="_Toc73041681"/>
      <w:bookmarkStart w:id="435" w:name="_Toc81244743"/>
      <w:bookmarkStart w:id="436" w:name="_Toc88645313"/>
      <w:bookmarkStart w:id="437" w:name="_Toc89426225"/>
      <w:bookmarkStart w:id="438" w:name="_Toc94033110"/>
      <w:bookmarkStart w:id="439" w:name="_Toc97037266"/>
      <w:bookmarkStart w:id="440" w:name="_Toc97193049"/>
      <w:bookmarkStart w:id="441" w:name="_Toc100953682"/>
      <w:bookmarkStart w:id="442" w:name="_Toc104547333"/>
      <w:bookmarkStart w:id="443" w:name="_Toc112939401"/>
      <w:bookmarkStart w:id="444" w:name="_Toc114134782"/>
      <w:bookmarkStart w:id="445" w:name="_Toc120683262"/>
      <w:r>
        <w:t>4.3</w:t>
      </w:r>
      <w:r>
        <w:tab/>
        <w:t>Nmfaf_3caDataManagement Service</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30E8DCBD" w14:textId="77777777" w:rsidR="00345A8F" w:rsidRDefault="00D862C6">
      <w:pPr>
        <w:pStyle w:val="30"/>
      </w:pPr>
      <w:bookmarkStart w:id="446" w:name="_Toc72784136"/>
      <w:bookmarkStart w:id="447" w:name="_Toc73041682"/>
      <w:bookmarkStart w:id="448" w:name="_Toc81244744"/>
      <w:bookmarkStart w:id="449" w:name="_Toc88645314"/>
      <w:bookmarkStart w:id="450" w:name="_Toc89426226"/>
      <w:bookmarkStart w:id="451" w:name="_Toc94033111"/>
      <w:bookmarkStart w:id="452" w:name="_Toc97037267"/>
      <w:bookmarkStart w:id="453" w:name="_Toc97193050"/>
      <w:bookmarkStart w:id="454" w:name="_Toc100953683"/>
      <w:bookmarkStart w:id="455" w:name="_Toc104547334"/>
      <w:bookmarkStart w:id="456" w:name="_Toc112939402"/>
      <w:bookmarkStart w:id="457" w:name="_Toc114134783"/>
      <w:bookmarkStart w:id="458" w:name="_Toc120683263"/>
      <w:r>
        <w:t>4.3.1</w:t>
      </w:r>
      <w:r>
        <w:tab/>
        <w:t>Service Description</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7069101B" w14:textId="77777777" w:rsidR="00865A7E" w:rsidRDefault="00865A7E" w:rsidP="00865A7E">
      <w:pPr>
        <w:pStyle w:val="40"/>
        <w:rPr>
          <w:lang w:eastAsia="zh-CN"/>
        </w:rPr>
      </w:pPr>
      <w:bookmarkStart w:id="459" w:name="_Toc81244745"/>
      <w:bookmarkStart w:id="460" w:name="_Toc88645315"/>
      <w:bookmarkStart w:id="461" w:name="_Toc89426227"/>
      <w:bookmarkStart w:id="462" w:name="_Toc94033112"/>
      <w:bookmarkStart w:id="463" w:name="_Toc97037268"/>
      <w:bookmarkStart w:id="464" w:name="_Toc97193051"/>
      <w:bookmarkStart w:id="465" w:name="_Toc100953684"/>
      <w:bookmarkStart w:id="466" w:name="_Toc104547335"/>
      <w:bookmarkStart w:id="467" w:name="_Toc112939403"/>
      <w:bookmarkStart w:id="468" w:name="_Toc114134784"/>
      <w:bookmarkStart w:id="469" w:name="_Toc120683264"/>
      <w:r>
        <w:t>4.3.</w:t>
      </w:r>
      <w:r>
        <w:rPr>
          <w:rFonts w:hint="eastAsia"/>
          <w:lang w:eastAsia="zh-CN"/>
        </w:rPr>
        <w:t>1</w:t>
      </w:r>
      <w:r>
        <w:rPr>
          <w:lang w:eastAsia="zh-CN"/>
        </w:rPr>
        <w:t>.1</w:t>
      </w:r>
      <w:r>
        <w:tab/>
      </w:r>
      <w:r>
        <w:rPr>
          <w:rFonts w:hint="eastAsia"/>
          <w:lang w:eastAsia="zh-CN"/>
        </w:rPr>
        <w:t>Overview</w:t>
      </w:r>
      <w:bookmarkEnd w:id="459"/>
      <w:bookmarkEnd w:id="460"/>
      <w:bookmarkEnd w:id="461"/>
      <w:bookmarkEnd w:id="462"/>
      <w:bookmarkEnd w:id="463"/>
      <w:bookmarkEnd w:id="464"/>
      <w:bookmarkEnd w:id="465"/>
      <w:bookmarkEnd w:id="466"/>
      <w:bookmarkEnd w:id="467"/>
      <w:bookmarkEnd w:id="468"/>
      <w:bookmarkEnd w:id="469"/>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470" w:name="_Toc81244746"/>
      <w:bookmarkStart w:id="471" w:name="_Toc88645316"/>
      <w:bookmarkStart w:id="472" w:name="_Toc89426228"/>
      <w:bookmarkStart w:id="473" w:name="_Toc94033113"/>
      <w:bookmarkStart w:id="474" w:name="_Toc97037269"/>
      <w:bookmarkStart w:id="475" w:name="_Toc97193052"/>
      <w:bookmarkStart w:id="476" w:name="_Toc100953685"/>
      <w:bookmarkStart w:id="477" w:name="_Toc104547336"/>
      <w:bookmarkStart w:id="478" w:name="_Toc112939404"/>
      <w:bookmarkStart w:id="479" w:name="_Toc114134785"/>
      <w:bookmarkStart w:id="480" w:name="_Toc120683265"/>
      <w:r>
        <w:t>4.3.</w:t>
      </w:r>
      <w:r>
        <w:rPr>
          <w:rFonts w:hint="eastAsia"/>
        </w:rPr>
        <w:t>1</w:t>
      </w:r>
      <w:r>
        <w:t>.2</w:t>
      </w:r>
      <w:r>
        <w:rPr>
          <w:rFonts w:hint="eastAsia"/>
        </w:rPr>
        <w:tab/>
      </w:r>
      <w:r>
        <w:t>Service Architecture</w:t>
      </w:r>
      <w:bookmarkEnd w:id="470"/>
      <w:bookmarkEnd w:id="471"/>
      <w:bookmarkEnd w:id="472"/>
      <w:bookmarkEnd w:id="473"/>
      <w:bookmarkEnd w:id="474"/>
      <w:bookmarkEnd w:id="475"/>
      <w:bookmarkEnd w:id="476"/>
      <w:bookmarkEnd w:id="477"/>
      <w:bookmarkEnd w:id="478"/>
      <w:bookmarkEnd w:id="479"/>
      <w:bookmarkEnd w:id="48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481" w:name="_Toc81244747"/>
      <w:bookmarkStart w:id="482" w:name="_Toc88645317"/>
      <w:bookmarkStart w:id="483" w:name="_Toc89426229"/>
      <w:bookmarkStart w:id="484" w:name="_Toc94033114"/>
      <w:bookmarkStart w:id="485" w:name="_Toc97037270"/>
      <w:bookmarkStart w:id="486" w:name="_Toc97193053"/>
      <w:bookmarkStart w:id="487" w:name="_Toc100953686"/>
      <w:bookmarkStart w:id="488"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0" type="#_x0000_t75" style="width:501.25pt;height:109.4pt" o:ole="">
            <v:imagedata r:id="rId22" o:title=""/>
          </v:shape>
          <o:OLEObject Type="Embed" ProgID="Visio.Drawing.15" ShapeID="_x0000_i1030" DrawAspect="Content" ObjectID="_1731296431"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1" type="#_x0000_t75" style="width:493.85pt;height:109.4pt" o:ole="">
            <v:imagedata r:id="rId24" o:title=""/>
          </v:shape>
          <o:OLEObject Type="Embed" ProgID="Visio.Drawing.15" ShapeID="_x0000_i1031" DrawAspect="Content" ObjectID="_1731296432"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489" w:name="_Toc112939405"/>
      <w:bookmarkStart w:id="490" w:name="_Toc114134786"/>
      <w:bookmarkStart w:id="491" w:name="_Toc120683266"/>
      <w:r>
        <w:rPr>
          <w:lang w:val="en-US"/>
        </w:rPr>
        <w:t>4.3.</w:t>
      </w:r>
      <w:r>
        <w:rPr>
          <w:rFonts w:hint="eastAsia"/>
          <w:lang w:val="en-US" w:eastAsia="zh-CN"/>
        </w:rPr>
        <w:t>1.3</w:t>
      </w:r>
      <w:r>
        <w:rPr>
          <w:lang w:val="en-US"/>
        </w:rPr>
        <w:tab/>
        <w:t>Network Functions</w:t>
      </w:r>
      <w:bookmarkEnd w:id="481"/>
      <w:bookmarkEnd w:id="482"/>
      <w:bookmarkEnd w:id="483"/>
      <w:bookmarkEnd w:id="484"/>
      <w:bookmarkEnd w:id="485"/>
      <w:bookmarkEnd w:id="486"/>
      <w:bookmarkEnd w:id="487"/>
      <w:bookmarkEnd w:id="488"/>
      <w:bookmarkEnd w:id="489"/>
      <w:bookmarkEnd w:id="490"/>
      <w:bookmarkEnd w:id="491"/>
    </w:p>
    <w:p w14:paraId="4C3A2BF5" w14:textId="77777777" w:rsidR="00865A7E" w:rsidRDefault="00865A7E" w:rsidP="00865A7E">
      <w:pPr>
        <w:pStyle w:val="50"/>
        <w:rPr>
          <w:lang w:eastAsia="zh-CN"/>
        </w:rPr>
      </w:pPr>
      <w:bookmarkStart w:id="492" w:name="_Toc81244748"/>
      <w:bookmarkStart w:id="493" w:name="_Toc88645318"/>
      <w:bookmarkStart w:id="494" w:name="_Toc89426230"/>
      <w:bookmarkStart w:id="495" w:name="_Toc94033115"/>
      <w:bookmarkStart w:id="496" w:name="_Toc97037271"/>
      <w:bookmarkStart w:id="497" w:name="_Toc97193054"/>
      <w:bookmarkStart w:id="498" w:name="_Toc100953687"/>
      <w:bookmarkStart w:id="499" w:name="_Toc104547338"/>
      <w:bookmarkStart w:id="500" w:name="_Toc112939406"/>
      <w:bookmarkStart w:id="501" w:name="_Toc114134787"/>
      <w:bookmarkStart w:id="502" w:name="_Toc120683267"/>
      <w:r>
        <w:t>4.3.</w:t>
      </w:r>
      <w:r>
        <w:rPr>
          <w:rFonts w:hint="eastAsia"/>
          <w:lang w:eastAsia="zh-CN"/>
        </w:rPr>
        <w:t>1.3.1</w:t>
      </w:r>
      <w:r>
        <w:tab/>
      </w:r>
      <w:r>
        <w:rPr>
          <w:lang w:val="en-US"/>
        </w:rPr>
        <w:t>Messaging Framework Adaptor Function</w:t>
      </w:r>
      <w:r>
        <w:t xml:space="preserve"> (MFAF)</w:t>
      </w:r>
      <w:bookmarkEnd w:id="492"/>
      <w:bookmarkEnd w:id="493"/>
      <w:bookmarkEnd w:id="494"/>
      <w:bookmarkEnd w:id="495"/>
      <w:bookmarkEnd w:id="496"/>
      <w:bookmarkEnd w:id="497"/>
      <w:bookmarkEnd w:id="498"/>
      <w:bookmarkEnd w:id="499"/>
      <w:bookmarkEnd w:id="500"/>
      <w:bookmarkEnd w:id="501"/>
      <w:bookmarkEnd w:id="502"/>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503" w:name="_Toc81244749"/>
      <w:bookmarkStart w:id="504" w:name="_Toc88645319"/>
      <w:bookmarkStart w:id="505" w:name="_Toc89426231"/>
      <w:bookmarkStart w:id="506" w:name="_Toc94033116"/>
      <w:bookmarkStart w:id="507" w:name="_Toc97037272"/>
      <w:bookmarkStart w:id="508" w:name="_Toc97193055"/>
      <w:bookmarkStart w:id="509" w:name="_Toc100953688"/>
      <w:bookmarkStart w:id="510" w:name="_Toc104547339"/>
      <w:bookmarkStart w:id="511" w:name="_Toc112939407"/>
      <w:bookmarkStart w:id="512" w:name="_Toc114134788"/>
      <w:bookmarkStart w:id="513" w:name="_Toc120683268"/>
      <w:r>
        <w:t>4.3.</w:t>
      </w:r>
      <w:r>
        <w:rPr>
          <w:lang w:eastAsia="zh-CN"/>
        </w:rPr>
        <w:t>1.3.2</w:t>
      </w:r>
      <w:r>
        <w:tab/>
      </w:r>
      <w:r>
        <w:rPr>
          <w:lang w:eastAsia="zh-CN"/>
        </w:rPr>
        <w:t>NF Service Consumers</w:t>
      </w:r>
      <w:bookmarkEnd w:id="503"/>
      <w:bookmarkEnd w:id="504"/>
      <w:bookmarkEnd w:id="505"/>
      <w:bookmarkEnd w:id="506"/>
      <w:bookmarkEnd w:id="507"/>
      <w:bookmarkEnd w:id="508"/>
      <w:bookmarkEnd w:id="509"/>
      <w:bookmarkEnd w:id="510"/>
      <w:bookmarkEnd w:id="511"/>
      <w:bookmarkEnd w:id="512"/>
      <w:bookmarkEnd w:id="513"/>
    </w:p>
    <w:p w14:paraId="6286F4CD" w14:textId="489135B7" w:rsidR="003123F0" w:rsidRDefault="003123F0" w:rsidP="003123F0">
      <w:pPr>
        <w:rPr>
          <w:lang w:val="en-US"/>
        </w:rPr>
      </w:pPr>
      <w:bookmarkStart w:id="514" w:name="_Toc72784137"/>
      <w:bookmarkStart w:id="515" w:name="_Toc73041683"/>
      <w:bookmarkStart w:id="516" w:name="_Toc81244750"/>
      <w:bookmarkStart w:id="517" w:name="_Toc88645320"/>
      <w:bookmarkStart w:id="518" w:name="_Toc89426232"/>
      <w:bookmarkStart w:id="519" w:name="_Toc94033117"/>
      <w:bookmarkStart w:id="520" w:name="_Toc97037273"/>
      <w:bookmarkStart w:id="521" w:name="_Toc97193056"/>
      <w:bookmarkStart w:id="522" w:name="_Toc100953689"/>
      <w:bookmarkStart w:id="523"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524" w:name="_Toc112939408"/>
      <w:bookmarkStart w:id="525" w:name="_Toc114134789"/>
      <w:bookmarkStart w:id="526" w:name="_Toc120683269"/>
      <w:r>
        <w:t>4.3.2</w:t>
      </w:r>
      <w:r>
        <w:tab/>
        <w:t>Service Operations</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76F80961" w14:textId="77777777" w:rsidR="00345A8F" w:rsidRDefault="00D862C6">
      <w:pPr>
        <w:pStyle w:val="40"/>
      </w:pPr>
      <w:bookmarkStart w:id="527" w:name="_Toc72784138"/>
      <w:bookmarkStart w:id="528" w:name="_Toc73041684"/>
      <w:bookmarkStart w:id="529" w:name="_Toc81244751"/>
      <w:bookmarkStart w:id="530" w:name="_Toc88645321"/>
      <w:bookmarkStart w:id="531" w:name="_Toc89426233"/>
      <w:bookmarkStart w:id="532" w:name="_Toc94033118"/>
      <w:bookmarkStart w:id="533" w:name="_Toc97037274"/>
      <w:bookmarkStart w:id="534" w:name="_Toc97193057"/>
      <w:bookmarkStart w:id="535" w:name="_Toc100953690"/>
      <w:bookmarkStart w:id="536" w:name="_Toc104547341"/>
      <w:bookmarkStart w:id="537" w:name="_Toc112939409"/>
      <w:bookmarkStart w:id="538" w:name="_Toc114134790"/>
      <w:bookmarkStart w:id="539" w:name="_Toc120683270"/>
      <w:r>
        <w:t>4.3.2.1</w:t>
      </w:r>
      <w:r>
        <w:tab/>
        <w:t>Introduction</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540" w:name="_Toc72784139"/>
      <w:bookmarkStart w:id="541" w:name="_Toc73041685"/>
      <w:bookmarkStart w:id="542" w:name="_Toc81244752"/>
      <w:bookmarkStart w:id="543" w:name="_Toc88645322"/>
      <w:bookmarkStart w:id="544" w:name="_Toc89426234"/>
      <w:bookmarkStart w:id="545" w:name="_Toc94033119"/>
      <w:bookmarkStart w:id="546" w:name="_Toc97037275"/>
      <w:bookmarkStart w:id="547" w:name="_Toc97193058"/>
      <w:bookmarkStart w:id="548" w:name="_Toc100953691"/>
      <w:bookmarkStart w:id="549" w:name="_Toc104547342"/>
      <w:bookmarkStart w:id="550" w:name="_Toc112939410"/>
      <w:bookmarkStart w:id="551" w:name="_Toc114134791"/>
      <w:bookmarkStart w:id="552" w:name="_Toc120683271"/>
      <w:r>
        <w:t>4.3.2.2</w:t>
      </w:r>
      <w:r>
        <w:tab/>
      </w:r>
      <w:r>
        <w:rPr>
          <w:lang w:eastAsia="ko-KR"/>
        </w:rPr>
        <w:t>Nmfaf_3caDataManagement_Fetch</w:t>
      </w:r>
      <w:r>
        <w:t xml:space="preserve"> service operation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1A9DAAA8" w14:textId="77777777" w:rsidR="00345A8F" w:rsidRDefault="00D862C6">
      <w:pPr>
        <w:pStyle w:val="50"/>
      </w:pPr>
      <w:bookmarkStart w:id="553" w:name="_Toc72784140"/>
      <w:bookmarkStart w:id="554" w:name="_Toc73041686"/>
      <w:bookmarkStart w:id="555" w:name="_Toc81244753"/>
      <w:bookmarkStart w:id="556" w:name="_Toc88645323"/>
      <w:bookmarkStart w:id="557" w:name="_Toc89426235"/>
      <w:bookmarkStart w:id="558" w:name="_Toc94033120"/>
      <w:bookmarkStart w:id="559" w:name="_Toc97037276"/>
      <w:bookmarkStart w:id="560" w:name="_Toc97193059"/>
      <w:bookmarkStart w:id="561" w:name="_Toc100953692"/>
      <w:bookmarkStart w:id="562" w:name="_Toc104547343"/>
      <w:bookmarkStart w:id="563" w:name="_Toc112939411"/>
      <w:bookmarkStart w:id="564" w:name="_Toc114134792"/>
      <w:bookmarkStart w:id="565" w:name="_Toc120683272"/>
      <w:r>
        <w:t>4.3.2.2.1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566" w:name="_Toc72784141"/>
      <w:bookmarkStart w:id="567" w:name="_Toc73041687"/>
      <w:bookmarkStart w:id="568" w:name="_Toc81244754"/>
      <w:bookmarkStart w:id="569" w:name="_Toc88645324"/>
      <w:bookmarkStart w:id="570" w:name="_Toc89426236"/>
      <w:bookmarkStart w:id="571" w:name="_Toc94033121"/>
      <w:bookmarkStart w:id="572" w:name="_Toc97037277"/>
      <w:bookmarkStart w:id="573" w:name="_Toc97193060"/>
      <w:bookmarkStart w:id="574" w:name="_Toc100953693"/>
      <w:bookmarkStart w:id="575" w:name="_Toc104547344"/>
      <w:bookmarkStart w:id="576" w:name="_Toc112939412"/>
      <w:bookmarkStart w:id="577" w:name="_Toc114134793"/>
      <w:bookmarkStart w:id="578" w:name="_Toc120683273"/>
      <w:r>
        <w:t>4.3.2.2.</w:t>
      </w:r>
      <w:r w:rsidR="005644E8">
        <w:t>2</w:t>
      </w:r>
      <w:r w:rsidR="005644E8">
        <w:tab/>
      </w:r>
      <w:bookmarkEnd w:id="566"/>
      <w:bookmarkEnd w:id="567"/>
      <w:bookmarkEnd w:id="568"/>
      <w:bookmarkEnd w:id="569"/>
      <w:bookmarkEnd w:id="570"/>
      <w:bookmarkEnd w:id="571"/>
      <w:bookmarkEnd w:id="572"/>
      <w:bookmarkEnd w:id="573"/>
      <w:bookmarkEnd w:id="574"/>
      <w:bookmarkEnd w:id="575"/>
      <w:r w:rsidR="003123F0">
        <w:rPr>
          <w:lang w:eastAsia="ja-JP"/>
        </w:rPr>
        <w:t>Retrieve data or analytics from the MFAF</w:t>
      </w:r>
      <w:bookmarkEnd w:id="576"/>
      <w:bookmarkEnd w:id="577"/>
      <w:bookmarkEnd w:id="578"/>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4.75pt;height:116.75pt" o:ole="">
            <v:imagedata r:id="rId26" o:title=""/>
          </v:shape>
          <o:OLEObject Type="Embed" ProgID="Visio.Drawing.11" ShapeID="_x0000_i1032" DrawAspect="Content" ObjectID="_1731296433"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6E434F43"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579" w:name="_Toc97193061"/>
      <w:bookmarkStart w:id="580" w:name="_Toc100953694"/>
      <w:bookmarkStart w:id="581" w:name="_Toc104547345"/>
      <w:bookmarkStart w:id="582" w:name="_Toc112939413"/>
      <w:bookmarkStart w:id="583" w:name="_Toc114134794"/>
      <w:bookmarkStart w:id="584" w:name="_Toc120683274"/>
      <w:bookmarkStart w:id="585" w:name="_Toc72784142"/>
      <w:bookmarkStart w:id="586" w:name="_Toc73041688"/>
      <w:bookmarkStart w:id="587" w:name="_Toc81244755"/>
      <w:bookmarkStart w:id="588" w:name="_Toc88645325"/>
      <w:bookmarkStart w:id="589" w:name="_Toc89426237"/>
      <w:bookmarkStart w:id="590" w:name="_Toc94033122"/>
      <w:bookmarkStart w:id="591" w:name="_Toc97037278"/>
      <w:r>
        <w:t>4.3.2.2</w:t>
      </w:r>
      <w:r w:rsidR="00F66495">
        <w:t>A</w:t>
      </w:r>
      <w:r>
        <w:tab/>
      </w:r>
      <w:r>
        <w:rPr>
          <w:lang w:eastAsia="ko-KR"/>
        </w:rPr>
        <w:t>Nmfaf_3caDataManagement_Subscribe</w:t>
      </w:r>
      <w:r>
        <w:t xml:space="preserve"> service operation</w:t>
      </w:r>
      <w:bookmarkEnd w:id="579"/>
      <w:bookmarkEnd w:id="580"/>
      <w:bookmarkEnd w:id="581"/>
      <w:bookmarkEnd w:id="582"/>
      <w:bookmarkEnd w:id="583"/>
      <w:bookmarkEnd w:id="584"/>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592" w:name="_Toc97193062"/>
      <w:bookmarkStart w:id="593" w:name="_Toc100953695"/>
      <w:bookmarkStart w:id="594" w:name="_Toc104547346"/>
      <w:bookmarkStart w:id="595" w:name="_Toc112939414"/>
      <w:bookmarkStart w:id="596" w:name="_Toc114134795"/>
      <w:bookmarkStart w:id="597" w:name="_Toc120683275"/>
      <w:r>
        <w:t>4.3.2.3</w:t>
      </w:r>
      <w:r>
        <w:tab/>
      </w:r>
      <w:r>
        <w:rPr>
          <w:lang w:eastAsia="ko-KR"/>
        </w:rPr>
        <w:t>Nmfaf_3caDataManagement_Notify</w:t>
      </w:r>
      <w:r>
        <w:t xml:space="preserve"> service operation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1CCB411A" w14:textId="77777777" w:rsidR="00345A8F" w:rsidRDefault="00D862C6">
      <w:pPr>
        <w:pStyle w:val="50"/>
      </w:pPr>
      <w:bookmarkStart w:id="598" w:name="_Toc72784143"/>
      <w:bookmarkStart w:id="599" w:name="_Toc73041689"/>
      <w:bookmarkStart w:id="600" w:name="_Toc81244756"/>
      <w:bookmarkStart w:id="601" w:name="_Toc88645326"/>
      <w:bookmarkStart w:id="602" w:name="_Toc89426238"/>
      <w:bookmarkStart w:id="603" w:name="_Toc94033123"/>
      <w:bookmarkStart w:id="604" w:name="_Toc97037279"/>
      <w:bookmarkStart w:id="605" w:name="_Toc97193063"/>
      <w:bookmarkStart w:id="606" w:name="_Toc100953696"/>
      <w:bookmarkStart w:id="607" w:name="_Toc104547347"/>
      <w:bookmarkStart w:id="608" w:name="_Toc112939415"/>
      <w:bookmarkStart w:id="609" w:name="_Toc114134796"/>
      <w:bookmarkStart w:id="610" w:name="_Toc120683276"/>
      <w:r>
        <w:t>4.3.2.3.1</w:t>
      </w:r>
      <w:r>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611" w:name="_Toc72784144"/>
      <w:bookmarkStart w:id="612" w:name="_Toc73041690"/>
      <w:bookmarkStart w:id="613" w:name="_Toc81244757"/>
      <w:bookmarkStart w:id="614" w:name="_Toc88645327"/>
      <w:bookmarkStart w:id="615" w:name="_Toc89426239"/>
      <w:bookmarkStart w:id="616" w:name="_Toc94033124"/>
      <w:bookmarkStart w:id="617" w:name="_Toc97037280"/>
      <w:bookmarkStart w:id="618" w:name="_Toc97193064"/>
      <w:bookmarkStart w:id="619" w:name="_Toc100953697"/>
      <w:bookmarkStart w:id="620" w:name="_Toc104547348"/>
      <w:bookmarkStart w:id="621" w:name="_Toc112939416"/>
      <w:bookmarkStart w:id="622" w:name="_Toc114134797"/>
      <w:bookmarkStart w:id="623" w:name="_Toc120683277"/>
      <w:r>
        <w:t>4.3.2.3.</w:t>
      </w:r>
      <w:r w:rsidR="00DD1453">
        <w:t>2</w:t>
      </w:r>
      <w:r>
        <w:tab/>
      </w:r>
      <w:r w:rsidR="00DD1453">
        <w:t>Notification about the subscribed data or analytics</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15pt;height:151.85pt" o:ole="">
            <v:imagedata r:id="rId28" o:title=""/>
          </v:shape>
          <o:OLEObject Type="Embed" ProgID="Visio.Drawing.15" ShapeID="_x0000_i1033" DrawAspect="Content" ObjectID="_1731296434"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624" w:name="_Toc510696597"/>
      <w:bookmarkStart w:id="625" w:name="_Toc35971389"/>
      <w:bookmarkStart w:id="626" w:name="_Toc36812120"/>
      <w:bookmarkStart w:id="627" w:name="_Toc72784145"/>
      <w:bookmarkStart w:id="628" w:name="_Toc73041691"/>
      <w:bookmarkStart w:id="629" w:name="_Toc81244758"/>
      <w:bookmarkStart w:id="630" w:name="_Toc88645328"/>
      <w:bookmarkStart w:id="631" w:name="_Toc89426240"/>
      <w:bookmarkStart w:id="632" w:name="_Toc94033125"/>
      <w:bookmarkStart w:id="633" w:name="_Toc97037281"/>
      <w:bookmarkStart w:id="634" w:name="_Toc97193065"/>
      <w:bookmarkStart w:id="635" w:name="_Toc100953698"/>
      <w:bookmarkStart w:id="636" w:name="_Toc104547349"/>
      <w:bookmarkStart w:id="637" w:name="_Toc112939417"/>
      <w:bookmarkStart w:id="638" w:name="_Toc114134798"/>
      <w:bookmarkStart w:id="639" w:name="_Toc120683278"/>
      <w:r>
        <w:t>5</w:t>
      </w:r>
      <w:r>
        <w:tab/>
        <w:t>API Definitions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1F7AA14" w14:textId="77777777" w:rsidR="00345A8F" w:rsidRDefault="00D862C6">
      <w:pPr>
        <w:pStyle w:val="2"/>
      </w:pPr>
      <w:bookmarkStart w:id="640" w:name="_Toc72784146"/>
      <w:bookmarkStart w:id="641" w:name="_Toc73041692"/>
      <w:bookmarkStart w:id="642" w:name="_Toc81244759"/>
      <w:bookmarkStart w:id="643" w:name="_Toc88645329"/>
      <w:bookmarkStart w:id="644" w:name="_Toc89426241"/>
      <w:bookmarkStart w:id="645" w:name="_Toc94033126"/>
      <w:bookmarkStart w:id="646" w:name="_Toc97037282"/>
      <w:bookmarkStart w:id="647" w:name="_Toc97193066"/>
      <w:bookmarkStart w:id="648" w:name="_Toc100953699"/>
      <w:bookmarkStart w:id="649" w:name="_Toc104547350"/>
      <w:bookmarkStart w:id="650" w:name="_Toc112939418"/>
      <w:bookmarkStart w:id="651" w:name="_Toc114134799"/>
      <w:bookmarkStart w:id="652" w:name="_Toc120683279"/>
      <w:bookmarkStart w:id="653" w:name="_Toc510696649"/>
      <w:bookmarkStart w:id="654" w:name="_Hlk530142087"/>
      <w:r>
        <w:t>5.1</w:t>
      </w:r>
      <w:r>
        <w:tab/>
        <w:t>Nmfaf_3daDataManagement Service API</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78EFF3A6" w14:textId="77777777" w:rsidR="00345A8F" w:rsidRDefault="00D862C6">
      <w:pPr>
        <w:pStyle w:val="30"/>
      </w:pPr>
      <w:bookmarkStart w:id="655" w:name="_Toc72784147"/>
      <w:bookmarkStart w:id="656" w:name="_Toc73041693"/>
      <w:bookmarkStart w:id="657" w:name="_Toc81244760"/>
      <w:bookmarkStart w:id="658" w:name="_Toc88645330"/>
      <w:bookmarkStart w:id="659" w:name="_Toc89426242"/>
      <w:bookmarkStart w:id="660" w:name="_Toc94033127"/>
      <w:bookmarkStart w:id="661" w:name="_Toc97037283"/>
      <w:bookmarkStart w:id="662" w:name="_Toc97193067"/>
      <w:bookmarkStart w:id="663" w:name="_Toc100953700"/>
      <w:bookmarkStart w:id="664" w:name="_Toc104547351"/>
      <w:bookmarkStart w:id="665" w:name="_Toc112939419"/>
      <w:bookmarkStart w:id="666" w:name="_Toc114134800"/>
      <w:bookmarkStart w:id="667" w:name="_Toc120683280"/>
      <w:r>
        <w:t>5.1.1</w:t>
      </w:r>
      <w:r>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668" w:name="_Toc72784148"/>
      <w:bookmarkStart w:id="669" w:name="_Toc73041694"/>
      <w:bookmarkStart w:id="670" w:name="_Toc81244761"/>
      <w:bookmarkStart w:id="671" w:name="_Toc88645331"/>
      <w:bookmarkStart w:id="672" w:name="_Toc89426243"/>
      <w:bookmarkStart w:id="673" w:name="_Toc94033128"/>
      <w:bookmarkStart w:id="674" w:name="_Toc97037284"/>
      <w:bookmarkStart w:id="675" w:name="_Toc97193068"/>
      <w:bookmarkStart w:id="676" w:name="_Toc100953701"/>
      <w:bookmarkStart w:id="677" w:name="_Toc104547352"/>
      <w:bookmarkStart w:id="678" w:name="_Toc112939420"/>
      <w:bookmarkStart w:id="679" w:name="_Toc114134801"/>
      <w:bookmarkStart w:id="680" w:name="_Toc120683281"/>
      <w:r>
        <w:t>5.1.2</w:t>
      </w:r>
      <w:r>
        <w:tab/>
        <w:t>Usage of HTTP</w:t>
      </w:r>
      <w:bookmarkEnd w:id="668"/>
      <w:bookmarkEnd w:id="669"/>
      <w:bookmarkEnd w:id="670"/>
      <w:bookmarkEnd w:id="671"/>
      <w:bookmarkEnd w:id="672"/>
      <w:bookmarkEnd w:id="673"/>
      <w:bookmarkEnd w:id="674"/>
      <w:bookmarkEnd w:id="675"/>
      <w:bookmarkEnd w:id="676"/>
      <w:bookmarkEnd w:id="677"/>
      <w:bookmarkEnd w:id="678"/>
      <w:bookmarkEnd w:id="679"/>
      <w:bookmarkEnd w:id="680"/>
    </w:p>
    <w:p w14:paraId="61B02A9E" w14:textId="77777777" w:rsidR="00345A8F" w:rsidRDefault="00D862C6">
      <w:pPr>
        <w:pStyle w:val="40"/>
      </w:pPr>
      <w:bookmarkStart w:id="681" w:name="_Toc72784149"/>
      <w:bookmarkStart w:id="682" w:name="_Toc73041695"/>
      <w:bookmarkStart w:id="683" w:name="_Toc81244762"/>
      <w:bookmarkStart w:id="684" w:name="_Toc88645332"/>
      <w:bookmarkStart w:id="685" w:name="_Toc89426244"/>
      <w:bookmarkStart w:id="686" w:name="_Toc94033129"/>
      <w:bookmarkStart w:id="687" w:name="_Toc97037285"/>
      <w:bookmarkStart w:id="688" w:name="_Toc97193069"/>
      <w:bookmarkStart w:id="689" w:name="_Toc100953702"/>
      <w:bookmarkStart w:id="690" w:name="_Toc104547353"/>
      <w:bookmarkStart w:id="691" w:name="_Toc112939421"/>
      <w:bookmarkStart w:id="692" w:name="_Toc114134802"/>
      <w:bookmarkStart w:id="693" w:name="_Toc120683282"/>
      <w:r>
        <w:t>5.1.2.1</w:t>
      </w:r>
      <w:r>
        <w:tab/>
        <w:t>General</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694" w:name="_Toc72784150"/>
      <w:bookmarkStart w:id="695" w:name="_Toc73041696"/>
      <w:bookmarkStart w:id="696" w:name="_Toc81244763"/>
      <w:bookmarkStart w:id="697" w:name="_Toc88645333"/>
      <w:bookmarkStart w:id="698" w:name="_Toc89426245"/>
      <w:bookmarkStart w:id="699" w:name="_Toc94033130"/>
      <w:bookmarkStart w:id="700" w:name="_Toc97037286"/>
      <w:bookmarkStart w:id="701" w:name="_Toc97193070"/>
      <w:bookmarkStart w:id="702" w:name="_Toc100953703"/>
      <w:bookmarkStart w:id="703" w:name="_Toc104547354"/>
      <w:bookmarkStart w:id="704" w:name="_Toc112939422"/>
      <w:bookmarkStart w:id="705" w:name="_Toc114134803"/>
      <w:bookmarkStart w:id="706" w:name="_Toc120683283"/>
      <w:r>
        <w:t>5.1.2.2</w:t>
      </w:r>
      <w:r>
        <w:tab/>
        <w:t>HTTP standard headers</w:t>
      </w:r>
      <w:bookmarkEnd w:id="694"/>
      <w:bookmarkEnd w:id="695"/>
      <w:bookmarkEnd w:id="696"/>
      <w:bookmarkEnd w:id="697"/>
      <w:bookmarkEnd w:id="698"/>
      <w:bookmarkEnd w:id="699"/>
      <w:bookmarkEnd w:id="700"/>
      <w:bookmarkEnd w:id="701"/>
      <w:bookmarkEnd w:id="702"/>
      <w:bookmarkEnd w:id="703"/>
      <w:bookmarkEnd w:id="704"/>
      <w:bookmarkEnd w:id="705"/>
      <w:bookmarkEnd w:id="706"/>
    </w:p>
    <w:p w14:paraId="199C9D4C" w14:textId="77777777" w:rsidR="00345A8F" w:rsidRDefault="00D862C6">
      <w:pPr>
        <w:pStyle w:val="50"/>
        <w:rPr>
          <w:lang w:eastAsia="zh-CN"/>
        </w:rPr>
      </w:pPr>
      <w:bookmarkStart w:id="707" w:name="_Toc72784151"/>
      <w:bookmarkStart w:id="708" w:name="_Toc73041697"/>
      <w:bookmarkStart w:id="709" w:name="_Toc81244764"/>
      <w:bookmarkStart w:id="710" w:name="_Toc88645334"/>
      <w:bookmarkStart w:id="711" w:name="_Toc89426246"/>
      <w:bookmarkStart w:id="712" w:name="_Toc94033131"/>
      <w:bookmarkStart w:id="713" w:name="_Toc97037287"/>
      <w:bookmarkStart w:id="714" w:name="_Toc97193071"/>
      <w:bookmarkStart w:id="715" w:name="_Toc100953704"/>
      <w:bookmarkStart w:id="716" w:name="_Toc104547355"/>
      <w:bookmarkStart w:id="717" w:name="_Toc112939423"/>
      <w:bookmarkStart w:id="718" w:name="_Toc114134804"/>
      <w:bookmarkStart w:id="719" w:name="_Toc120683284"/>
      <w:r>
        <w:t>5.1.2.2.1</w:t>
      </w:r>
      <w:r>
        <w:rPr>
          <w:rFonts w:hint="eastAsia"/>
          <w:lang w:eastAsia="zh-CN"/>
        </w:rPr>
        <w:tab/>
      </w:r>
      <w:r>
        <w:rPr>
          <w:lang w:eastAsia="zh-CN"/>
        </w:rPr>
        <w:t>General</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720" w:name="_Toc72784152"/>
      <w:bookmarkStart w:id="721" w:name="_Toc73041698"/>
      <w:bookmarkStart w:id="722" w:name="_Toc81244765"/>
      <w:bookmarkStart w:id="723" w:name="_Toc88645335"/>
      <w:bookmarkStart w:id="724" w:name="_Toc89426247"/>
      <w:bookmarkStart w:id="725" w:name="_Toc94033132"/>
      <w:bookmarkStart w:id="726" w:name="_Toc97037288"/>
      <w:bookmarkStart w:id="727" w:name="_Toc97193072"/>
      <w:bookmarkStart w:id="728" w:name="_Toc100953705"/>
      <w:bookmarkStart w:id="729" w:name="_Toc104547356"/>
      <w:bookmarkStart w:id="730" w:name="_Toc112939424"/>
      <w:bookmarkStart w:id="731" w:name="_Toc114134805"/>
      <w:bookmarkStart w:id="732" w:name="_Toc120683285"/>
      <w:r>
        <w:t>5.1.2.2.2</w:t>
      </w:r>
      <w:r>
        <w:tab/>
        <w:t>Content type</w:t>
      </w:r>
      <w:bookmarkEnd w:id="720"/>
      <w:bookmarkEnd w:id="721"/>
      <w:bookmarkEnd w:id="722"/>
      <w:bookmarkEnd w:id="723"/>
      <w:bookmarkEnd w:id="724"/>
      <w:bookmarkEnd w:id="725"/>
      <w:bookmarkEnd w:id="726"/>
      <w:bookmarkEnd w:id="727"/>
      <w:bookmarkEnd w:id="728"/>
      <w:bookmarkEnd w:id="729"/>
      <w:bookmarkEnd w:id="730"/>
      <w:bookmarkEnd w:id="731"/>
      <w:bookmarkEnd w:id="73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733" w:name="_Toc72784153"/>
      <w:bookmarkStart w:id="734" w:name="_Toc73041699"/>
      <w:bookmarkStart w:id="735" w:name="_Toc81244766"/>
      <w:bookmarkStart w:id="736" w:name="_Toc88645336"/>
      <w:bookmarkStart w:id="737" w:name="_Toc89426248"/>
      <w:bookmarkStart w:id="738" w:name="_Toc94033133"/>
      <w:bookmarkStart w:id="739" w:name="_Toc97037289"/>
      <w:bookmarkStart w:id="740" w:name="_Toc97193073"/>
      <w:bookmarkStart w:id="741" w:name="_Toc100953706"/>
      <w:bookmarkStart w:id="742" w:name="_Toc104547357"/>
      <w:bookmarkStart w:id="743" w:name="_Toc112939425"/>
      <w:bookmarkStart w:id="744" w:name="_Toc114134806"/>
      <w:bookmarkStart w:id="745" w:name="_Toc120683286"/>
      <w:r>
        <w:t>5.1.2.3</w:t>
      </w:r>
      <w:r>
        <w:tab/>
        <w:t>HTTP custom headers</w:t>
      </w:r>
      <w:bookmarkEnd w:id="733"/>
      <w:bookmarkEnd w:id="734"/>
      <w:bookmarkEnd w:id="735"/>
      <w:bookmarkEnd w:id="736"/>
      <w:bookmarkEnd w:id="737"/>
      <w:bookmarkEnd w:id="738"/>
      <w:bookmarkEnd w:id="739"/>
      <w:bookmarkEnd w:id="740"/>
      <w:bookmarkEnd w:id="741"/>
      <w:bookmarkEnd w:id="742"/>
      <w:bookmarkEnd w:id="743"/>
      <w:bookmarkEnd w:id="744"/>
      <w:bookmarkEnd w:id="745"/>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746" w:name="_Toc72784154"/>
      <w:bookmarkStart w:id="747" w:name="_Toc73041700"/>
      <w:bookmarkStart w:id="748" w:name="_Toc81244767"/>
      <w:bookmarkStart w:id="749" w:name="_Toc88645337"/>
      <w:bookmarkStart w:id="750" w:name="_Toc89426249"/>
      <w:bookmarkStart w:id="751" w:name="_Toc94033134"/>
      <w:bookmarkStart w:id="752" w:name="_Toc97037290"/>
      <w:bookmarkStart w:id="753" w:name="_Toc97193074"/>
      <w:bookmarkStart w:id="754" w:name="_Toc100953707"/>
      <w:bookmarkStart w:id="755" w:name="_Toc104547358"/>
      <w:bookmarkStart w:id="756" w:name="_Toc112939426"/>
      <w:bookmarkStart w:id="757" w:name="_Toc114134807"/>
      <w:bookmarkStart w:id="758" w:name="_Toc120683287"/>
      <w:r>
        <w:t>5.1.3</w:t>
      </w:r>
      <w:r>
        <w:tab/>
        <w:t>Resources</w:t>
      </w:r>
      <w:bookmarkEnd w:id="746"/>
      <w:bookmarkEnd w:id="747"/>
      <w:bookmarkEnd w:id="748"/>
      <w:bookmarkEnd w:id="749"/>
      <w:bookmarkEnd w:id="750"/>
      <w:bookmarkEnd w:id="751"/>
      <w:bookmarkEnd w:id="752"/>
      <w:bookmarkEnd w:id="753"/>
      <w:bookmarkEnd w:id="754"/>
      <w:bookmarkEnd w:id="755"/>
      <w:bookmarkEnd w:id="756"/>
      <w:bookmarkEnd w:id="757"/>
      <w:bookmarkEnd w:id="758"/>
    </w:p>
    <w:p w14:paraId="6B2B1DA0" w14:textId="3083CFB6" w:rsidR="005B4BD5" w:rsidRPr="005B4BD5" w:rsidRDefault="00D862C6" w:rsidP="005B4BD5">
      <w:pPr>
        <w:pStyle w:val="40"/>
        <w:rPr>
          <w:rFonts w:eastAsia="宋体"/>
        </w:rPr>
      </w:pPr>
      <w:bookmarkStart w:id="759" w:name="_Toc72784155"/>
      <w:bookmarkStart w:id="760" w:name="_Toc73041701"/>
      <w:bookmarkStart w:id="761" w:name="_Toc81244768"/>
      <w:bookmarkStart w:id="762" w:name="_Toc88645338"/>
      <w:bookmarkStart w:id="763" w:name="_Toc89426250"/>
      <w:bookmarkStart w:id="764" w:name="_Toc94033135"/>
      <w:bookmarkStart w:id="765" w:name="_Toc97037291"/>
      <w:bookmarkStart w:id="766" w:name="_Toc97193075"/>
      <w:bookmarkStart w:id="767" w:name="_Toc100953708"/>
      <w:bookmarkStart w:id="768" w:name="_Toc104547359"/>
      <w:bookmarkStart w:id="769" w:name="_Toc112939427"/>
      <w:bookmarkStart w:id="770" w:name="_Toc114134808"/>
      <w:bookmarkStart w:id="771" w:name="_Toc120683288"/>
      <w:r>
        <w:t>5.1.3.1</w:t>
      </w:r>
      <w:r>
        <w:tab/>
        <w:t>Overview</w:t>
      </w:r>
      <w:bookmarkEnd w:id="759"/>
      <w:bookmarkEnd w:id="760"/>
      <w:bookmarkEnd w:id="761"/>
      <w:bookmarkEnd w:id="762"/>
      <w:bookmarkEnd w:id="763"/>
      <w:bookmarkEnd w:id="764"/>
      <w:bookmarkEnd w:id="765"/>
      <w:bookmarkEnd w:id="766"/>
      <w:bookmarkEnd w:id="767"/>
      <w:bookmarkEnd w:id="768"/>
      <w:bookmarkEnd w:id="769"/>
      <w:bookmarkEnd w:id="770"/>
      <w:bookmarkEnd w:id="771"/>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79.85pt;height:155.55pt" o:ole="">
            <v:imagedata r:id="rId30" o:title=""/>
          </v:shape>
          <o:OLEObject Type="Embed" ProgID="Visio.Drawing.15" ShapeID="_x0000_i1034" DrawAspect="Content" ObjectID="_1731296435"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772" w:name="_Toc72784156"/>
      <w:bookmarkStart w:id="773" w:name="_Toc73041702"/>
      <w:bookmarkStart w:id="774" w:name="_Toc81244769"/>
      <w:bookmarkStart w:id="775" w:name="_Toc88645339"/>
      <w:bookmarkStart w:id="776" w:name="_Toc89426251"/>
      <w:bookmarkStart w:id="777" w:name="_Toc94033136"/>
      <w:bookmarkStart w:id="778" w:name="_Toc97037292"/>
      <w:bookmarkStart w:id="779" w:name="_Toc97193076"/>
      <w:bookmarkStart w:id="780" w:name="_Toc100953709"/>
      <w:bookmarkStart w:id="781" w:name="_Toc104547360"/>
      <w:bookmarkStart w:id="782" w:name="_Toc112939428"/>
      <w:bookmarkStart w:id="783" w:name="_Toc114134809"/>
      <w:bookmarkStart w:id="784" w:name="_Toc120683289"/>
      <w:r>
        <w:t>5.1.3.2</w:t>
      </w:r>
      <w:r>
        <w:tab/>
        <w:t xml:space="preserve">Resource: </w:t>
      </w:r>
      <w:r w:rsidR="00865A7E" w:rsidRPr="00865A7E">
        <w:t>MFAF Configurations</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335CB665" w14:textId="77777777" w:rsidR="00345A8F" w:rsidRDefault="00D862C6">
      <w:pPr>
        <w:pStyle w:val="50"/>
      </w:pPr>
      <w:bookmarkStart w:id="785" w:name="_Toc72784157"/>
      <w:bookmarkStart w:id="786" w:name="_Toc73041703"/>
      <w:bookmarkStart w:id="787" w:name="_Toc81244770"/>
      <w:bookmarkStart w:id="788" w:name="_Toc88645340"/>
      <w:bookmarkStart w:id="789" w:name="_Toc89426252"/>
      <w:bookmarkStart w:id="790" w:name="_Toc94033137"/>
      <w:bookmarkStart w:id="791" w:name="_Toc97037293"/>
      <w:bookmarkStart w:id="792" w:name="_Toc97193077"/>
      <w:bookmarkStart w:id="793" w:name="_Toc100953710"/>
      <w:bookmarkStart w:id="794" w:name="_Toc104547361"/>
      <w:bookmarkStart w:id="795" w:name="_Toc112939429"/>
      <w:bookmarkStart w:id="796" w:name="_Toc114134810"/>
      <w:bookmarkStart w:id="797" w:name="_Toc120683290"/>
      <w:r>
        <w:t>5.1.3.2.1</w:t>
      </w:r>
      <w:r>
        <w:tab/>
        <w:t>Description</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798" w:name="_Toc72784158"/>
      <w:bookmarkStart w:id="799" w:name="_Toc73041704"/>
      <w:bookmarkStart w:id="800" w:name="_Toc81244771"/>
      <w:bookmarkStart w:id="801" w:name="_Toc88645341"/>
      <w:bookmarkStart w:id="802" w:name="_Toc89426253"/>
      <w:bookmarkStart w:id="803" w:name="_Toc94033138"/>
      <w:bookmarkStart w:id="804" w:name="_Toc97037294"/>
      <w:bookmarkStart w:id="805" w:name="_Toc97193078"/>
      <w:bookmarkStart w:id="806" w:name="_Toc100953711"/>
      <w:bookmarkStart w:id="807" w:name="_Toc104547362"/>
      <w:bookmarkStart w:id="808" w:name="_Toc112939430"/>
      <w:bookmarkStart w:id="809" w:name="_Toc114134811"/>
      <w:bookmarkStart w:id="810" w:name="_Toc120683291"/>
      <w:r>
        <w:t>5.1.3.2.2</w:t>
      </w:r>
      <w:r>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811" w:name="_Toc72784159"/>
      <w:bookmarkStart w:id="812" w:name="_Toc73041705"/>
      <w:bookmarkStart w:id="813" w:name="_Toc81244772"/>
      <w:bookmarkStart w:id="814" w:name="_Toc88645342"/>
      <w:bookmarkStart w:id="815" w:name="_Toc89426254"/>
      <w:bookmarkStart w:id="816" w:name="_Toc94033139"/>
      <w:bookmarkStart w:id="817" w:name="_Toc97037295"/>
      <w:bookmarkStart w:id="818" w:name="_Toc97193079"/>
      <w:bookmarkStart w:id="819" w:name="_Toc100953712"/>
      <w:bookmarkStart w:id="820" w:name="_Toc104547363"/>
      <w:bookmarkStart w:id="821" w:name="_Toc112939431"/>
      <w:bookmarkStart w:id="822" w:name="_Toc114134812"/>
      <w:bookmarkStart w:id="823" w:name="_Toc120683292"/>
      <w:r>
        <w:t>5.1.3.2.3</w:t>
      </w:r>
      <w:r>
        <w:tab/>
        <w:t>Resource Standard Methods</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1E1C5306" w14:textId="77777777" w:rsidR="00345A8F" w:rsidRDefault="00D862C6">
      <w:pPr>
        <w:pStyle w:val="6"/>
      </w:pPr>
      <w:bookmarkStart w:id="824" w:name="_Toc72784160"/>
      <w:bookmarkStart w:id="825" w:name="_Toc73041706"/>
      <w:bookmarkStart w:id="826" w:name="_Toc81244773"/>
      <w:bookmarkStart w:id="827" w:name="_Toc88645343"/>
      <w:bookmarkStart w:id="828" w:name="_Toc89426255"/>
      <w:bookmarkStart w:id="829" w:name="_Toc94033140"/>
      <w:bookmarkStart w:id="830" w:name="_Toc97037296"/>
      <w:bookmarkStart w:id="831" w:name="_Toc97193080"/>
      <w:bookmarkStart w:id="832" w:name="_Toc100953713"/>
      <w:bookmarkStart w:id="833" w:name="_Toc104547364"/>
      <w:bookmarkStart w:id="834" w:name="_Toc112939432"/>
      <w:bookmarkStart w:id="835" w:name="_Toc114134813"/>
      <w:bookmarkStart w:id="836" w:name="_Toc120683293"/>
      <w:r>
        <w:t>5.1.3.2.3.1</w:t>
      </w:r>
      <w:r>
        <w:tab/>
      </w:r>
      <w:bookmarkEnd w:id="824"/>
      <w:bookmarkEnd w:id="825"/>
      <w:r w:rsidR="00865A7E">
        <w:t>POST</w:t>
      </w:r>
      <w:bookmarkEnd w:id="826"/>
      <w:bookmarkEnd w:id="827"/>
      <w:bookmarkEnd w:id="828"/>
      <w:bookmarkEnd w:id="829"/>
      <w:bookmarkEnd w:id="830"/>
      <w:bookmarkEnd w:id="831"/>
      <w:bookmarkEnd w:id="832"/>
      <w:bookmarkEnd w:id="833"/>
      <w:bookmarkEnd w:id="834"/>
      <w:bookmarkEnd w:id="835"/>
      <w:bookmarkEnd w:id="836"/>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837" w:name="_Toc72784162"/>
      <w:bookmarkStart w:id="838" w:name="_Toc73041708"/>
      <w:bookmarkStart w:id="839" w:name="_Toc81244774"/>
      <w:bookmarkStart w:id="840" w:name="_Toc88645344"/>
      <w:bookmarkStart w:id="841" w:name="_Toc89426256"/>
      <w:bookmarkStart w:id="842" w:name="_Toc94033141"/>
      <w:bookmarkStart w:id="843" w:name="_Toc97037297"/>
      <w:bookmarkStart w:id="844" w:name="_Toc97193081"/>
      <w:bookmarkStart w:id="845" w:name="_Toc100953714"/>
      <w:bookmarkStart w:id="846" w:name="_Toc104547365"/>
      <w:bookmarkStart w:id="847" w:name="_Toc112939433"/>
      <w:bookmarkStart w:id="848" w:name="_Toc114134814"/>
      <w:bookmarkStart w:id="849" w:name="_Toc120683294"/>
      <w:r>
        <w:t>5.1.3.2.4</w:t>
      </w:r>
      <w:r>
        <w:tab/>
        <w:t>Resource Custom Operations</w:t>
      </w:r>
      <w:bookmarkEnd w:id="837"/>
      <w:bookmarkEnd w:id="838"/>
      <w:bookmarkEnd w:id="839"/>
      <w:bookmarkEnd w:id="840"/>
      <w:bookmarkEnd w:id="841"/>
      <w:bookmarkEnd w:id="842"/>
      <w:bookmarkEnd w:id="843"/>
      <w:bookmarkEnd w:id="844"/>
      <w:bookmarkEnd w:id="845"/>
      <w:bookmarkEnd w:id="846"/>
      <w:bookmarkEnd w:id="847"/>
      <w:bookmarkEnd w:id="848"/>
      <w:bookmarkEnd w:id="849"/>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850" w:name="_Toc88645345"/>
      <w:bookmarkStart w:id="851" w:name="_Toc89426257"/>
      <w:bookmarkStart w:id="852" w:name="_Toc94033142"/>
      <w:bookmarkStart w:id="853" w:name="_Toc97037298"/>
      <w:bookmarkStart w:id="854" w:name="_Toc97193082"/>
      <w:bookmarkStart w:id="855" w:name="_Toc100953715"/>
      <w:bookmarkStart w:id="856" w:name="_Toc104547366"/>
      <w:bookmarkStart w:id="857" w:name="_Toc112939434"/>
      <w:bookmarkStart w:id="858" w:name="_Toc114134815"/>
      <w:bookmarkStart w:id="859" w:name="_Toc120683295"/>
      <w:bookmarkStart w:id="860" w:name="_Toc72784168"/>
      <w:bookmarkStart w:id="861" w:name="_Toc73041714"/>
      <w:bookmarkStart w:id="862" w:name="_Toc81244775"/>
      <w:r>
        <w:t>5.1.3.3</w:t>
      </w:r>
      <w:r>
        <w:tab/>
        <w:t xml:space="preserve">Resource: </w:t>
      </w:r>
      <w:r w:rsidR="00DB0E87">
        <w:t xml:space="preserve">Individual </w:t>
      </w:r>
      <w:r w:rsidR="00DB0E87" w:rsidRPr="00865A7E">
        <w:t>MFAF Configuration</w:t>
      </w:r>
      <w:bookmarkEnd w:id="850"/>
      <w:bookmarkEnd w:id="851"/>
      <w:bookmarkEnd w:id="852"/>
      <w:bookmarkEnd w:id="853"/>
      <w:bookmarkEnd w:id="854"/>
      <w:bookmarkEnd w:id="855"/>
      <w:bookmarkEnd w:id="856"/>
      <w:bookmarkEnd w:id="857"/>
      <w:bookmarkEnd w:id="858"/>
      <w:bookmarkEnd w:id="859"/>
      <w:r w:rsidR="00DB0E87" w:rsidDel="00DB0E87">
        <w:t xml:space="preserve"> </w:t>
      </w:r>
      <w:bookmarkEnd w:id="860"/>
      <w:bookmarkEnd w:id="861"/>
      <w:bookmarkEnd w:id="862"/>
    </w:p>
    <w:p w14:paraId="080FD78B" w14:textId="77777777" w:rsidR="00DB0E87" w:rsidRDefault="00DB0E87" w:rsidP="00DB0E87">
      <w:pPr>
        <w:pStyle w:val="50"/>
      </w:pPr>
      <w:bookmarkStart w:id="863" w:name="_Toc88645346"/>
      <w:bookmarkStart w:id="864" w:name="_Toc89426258"/>
      <w:bookmarkStart w:id="865" w:name="_Toc94033143"/>
      <w:bookmarkStart w:id="866" w:name="_Toc97037299"/>
      <w:bookmarkStart w:id="867" w:name="_Toc97193083"/>
      <w:bookmarkStart w:id="868" w:name="_Toc100953716"/>
      <w:bookmarkStart w:id="869" w:name="_Toc104547367"/>
      <w:bookmarkStart w:id="870" w:name="_Toc112939435"/>
      <w:bookmarkStart w:id="871" w:name="_Toc114134816"/>
      <w:bookmarkStart w:id="872" w:name="_Toc120683296"/>
      <w:r>
        <w:t>5.1.3.2.1</w:t>
      </w:r>
      <w:r>
        <w:tab/>
        <w:t>Description</w:t>
      </w:r>
      <w:bookmarkEnd w:id="863"/>
      <w:bookmarkEnd w:id="864"/>
      <w:bookmarkEnd w:id="865"/>
      <w:bookmarkEnd w:id="866"/>
      <w:bookmarkEnd w:id="867"/>
      <w:bookmarkEnd w:id="868"/>
      <w:bookmarkEnd w:id="869"/>
      <w:bookmarkEnd w:id="870"/>
      <w:bookmarkEnd w:id="871"/>
      <w:bookmarkEnd w:id="872"/>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873" w:name="_Toc88645347"/>
      <w:bookmarkStart w:id="874" w:name="_Toc89426259"/>
      <w:bookmarkStart w:id="875" w:name="_Toc94033144"/>
      <w:bookmarkStart w:id="876" w:name="_Toc97037300"/>
      <w:bookmarkStart w:id="877" w:name="_Toc97193084"/>
      <w:bookmarkStart w:id="878" w:name="_Toc100953717"/>
      <w:bookmarkStart w:id="879" w:name="_Toc104547368"/>
      <w:bookmarkStart w:id="880" w:name="_Toc112939436"/>
      <w:bookmarkStart w:id="881" w:name="_Toc114134817"/>
      <w:bookmarkStart w:id="882" w:name="_Toc120683297"/>
      <w:r>
        <w:t>5.1.3.3.2</w:t>
      </w:r>
      <w:r>
        <w:tab/>
        <w:t>Resource Definition</w:t>
      </w:r>
      <w:bookmarkEnd w:id="873"/>
      <w:bookmarkEnd w:id="874"/>
      <w:bookmarkEnd w:id="875"/>
      <w:bookmarkEnd w:id="876"/>
      <w:bookmarkEnd w:id="877"/>
      <w:bookmarkEnd w:id="878"/>
      <w:bookmarkEnd w:id="879"/>
      <w:bookmarkEnd w:id="880"/>
      <w:bookmarkEnd w:id="881"/>
      <w:bookmarkEnd w:id="882"/>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883" w:name="_Toc88645348"/>
      <w:bookmarkStart w:id="884" w:name="_Toc89426260"/>
      <w:bookmarkStart w:id="885" w:name="_Toc94033145"/>
      <w:bookmarkStart w:id="886" w:name="_Toc97037301"/>
      <w:bookmarkStart w:id="887" w:name="_Toc97193085"/>
      <w:bookmarkStart w:id="888" w:name="_Toc100953718"/>
      <w:bookmarkStart w:id="889" w:name="_Toc104547369"/>
      <w:bookmarkStart w:id="890" w:name="_Toc112939437"/>
      <w:bookmarkStart w:id="891" w:name="_Toc114134818"/>
      <w:bookmarkStart w:id="892" w:name="_Toc120683298"/>
      <w:r>
        <w:t>5.1.3.3.3</w:t>
      </w:r>
      <w:r>
        <w:tab/>
        <w:t>Resource Standard Methods</w:t>
      </w:r>
      <w:bookmarkEnd w:id="883"/>
      <w:bookmarkEnd w:id="884"/>
      <w:bookmarkEnd w:id="885"/>
      <w:bookmarkEnd w:id="886"/>
      <w:bookmarkEnd w:id="887"/>
      <w:bookmarkEnd w:id="888"/>
      <w:bookmarkEnd w:id="889"/>
      <w:bookmarkEnd w:id="890"/>
      <w:bookmarkEnd w:id="891"/>
      <w:bookmarkEnd w:id="892"/>
    </w:p>
    <w:p w14:paraId="0E1D95C7" w14:textId="77777777" w:rsidR="00DB0E87" w:rsidRDefault="00DB0E87" w:rsidP="00DB0E87">
      <w:pPr>
        <w:pStyle w:val="6"/>
      </w:pPr>
      <w:bookmarkStart w:id="893" w:name="_Toc88645349"/>
      <w:bookmarkStart w:id="894" w:name="_Toc89426261"/>
      <w:bookmarkStart w:id="895" w:name="_Toc94033146"/>
      <w:bookmarkStart w:id="896" w:name="_Toc97037302"/>
      <w:bookmarkStart w:id="897" w:name="_Toc97193086"/>
      <w:bookmarkStart w:id="898" w:name="_Toc100953719"/>
      <w:bookmarkStart w:id="899" w:name="_Toc104547370"/>
      <w:bookmarkStart w:id="900" w:name="_Toc112939438"/>
      <w:bookmarkStart w:id="901" w:name="_Toc114134819"/>
      <w:bookmarkStart w:id="902" w:name="_Toc120683299"/>
      <w:r>
        <w:t>5.1.3.3.3.1</w:t>
      </w:r>
      <w:r>
        <w:tab/>
        <w:t>PUT</w:t>
      </w:r>
      <w:bookmarkEnd w:id="893"/>
      <w:bookmarkEnd w:id="894"/>
      <w:bookmarkEnd w:id="895"/>
      <w:bookmarkEnd w:id="896"/>
      <w:bookmarkEnd w:id="897"/>
      <w:bookmarkEnd w:id="898"/>
      <w:bookmarkEnd w:id="899"/>
      <w:bookmarkEnd w:id="900"/>
      <w:bookmarkEnd w:id="901"/>
      <w:bookmarkEnd w:id="902"/>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903" w:name="_Toc88645350"/>
      <w:bookmarkStart w:id="904" w:name="_Toc89426262"/>
      <w:bookmarkStart w:id="905" w:name="_Toc94033147"/>
      <w:bookmarkStart w:id="906" w:name="_Toc97037303"/>
      <w:bookmarkStart w:id="907" w:name="_Toc97193087"/>
      <w:bookmarkStart w:id="908" w:name="_Toc100953720"/>
      <w:bookmarkStart w:id="909" w:name="_Toc104547371"/>
      <w:bookmarkStart w:id="910" w:name="_Toc112939439"/>
      <w:bookmarkStart w:id="911" w:name="_Toc114134820"/>
      <w:bookmarkStart w:id="912" w:name="_Toc120683300"/>
      <w:r>
        <w:t>5.1.3.3.3.2</w:t>
      </w:r>
      <w:r>
        <w:tab/>
      </w:r>
      <w:r>
        <w:rPr>
          <w:rFonts w:hint="eastAsia"/>
          <w:lang w:eastAsia="zh-CN"/>
        </w:rPr>
        <w:t>DELETE</w:t>
      </w:r>
      <w:bookmarkEnd w:id="903"/>
      <w:bookmarkEnd w:id="904"/>
      <w:bookmarkEnd w:id="905"/>
      <w:bookmarkEnd w:id="906"/>
      <w:bookmarkEnd w:id="907"/>
      <w:bookmarkEnd w:id="908"/>
      <w:bookmarkEnd w:id="909"/>
      <w:bookmarkEnd w:id="910"/>
      <w:bookmarkEnd w:id="911"/>
      <w:bookmarkEnd w:id="91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913" w:name="_Toc72784169"/>
      <w:bookmarkStart w:id="914" w:name="_Toc73041715"/>
      <w:bookmarkStart w:id="915" w:name="_Toc81244776"/>
      <w:bookmarkStart w:id="916" w:name="_Toc88645351"/>
      <w:bookmarkStart w:id="917" w:name="_Toc89426263"/>
      <w:bookmarkStart w:id="918" w:name="_Toc94033148"/>
      <w:bookmarkStart w:id="919" w:name="_Toc97037304"/>
      <w:bookmarkStart w:id="920" w:name="_Toc97193088"/>
      <w:bookmarkStart w:id="921" w:name="_Toc100953721"/>
      <w:bookmarkStart w:id="922" w:name="_Toc104547372"/>
      <w:bookmarkStart w:id="923" w:name="_Toc112939440"/>
      <w:bookmarkStart w:id="924" w:name="_Toc114134821"/>
      <w:bookmarkStart w:id="925" w:name="_Toc120683301"/>
      <w:r>
        <w:t>5.1.4</w:t>
      </w:r>
      <w:r>
        <w:tab/>
        <w:t>Custom Operations without associated resources</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926" w:name="_Toc72784175"/>
      <w:bookmarkStart w:id="927" w:name="_Toc73041721"/>
      <w:bookmarkStart w:id="928" w:name="_Toc81244782"/>
      <w:bookmarkStart w:id="929" w:name="_Toc88645352"/>
      <w:bookmarkStart w:id="930" w:name="_Toc89426264"/>
      <w:bookmarkStart w:id="931" w:name="_Toc94033149"/>
      <w:bookmarkStart w:id="932" w:name="_Toc97037305"/>
      <w:bookmarkStart w:id="933" w:name="_Toc97193089"/>
      <w:bookmarkStart w:id="934" w:name="_Toc100953722"/>
      <w:bookmarkStart w:id="935" w:name="_Toc104547373"/>
      <w:bookmarkStart w:id="936" w:name="_Toc112939441"/>
      <w:bookmarkStart w:id="937" w:name="_Toc114134822"/>
      <w:bookmarkStart w:id="938" w:name="_Toc120683302"/>
      <w:r>
        <w:t>5.1.5</w:t>
      </w:r>
      <w:r>
        <w:tab/>
        <w:t>Notifications</w:t>
      </w:r>
      <w:bookmarkEnd w:id="926"/>
      <w:bookmarkEnd w:id="927"/>
      <w:bookmarkEnd w:id="928"/>
      <w:bookmarkEnd w:id="929"/>
      <w:bookmarkEnd w:id="930"/>
      <w:bookmarkEnd w:id="931"/>
      <w:bookmarkEnd w:id="932"/>
      <w:bookmarkEnd w:id="933"/>
      <w:bookmarkEnd w:id="934"/>
      <w:bookmarkEnd w:id="935"/>
      <w:bookmarkEnd w:id="936"/>
      <w:bookmarkEnd w:id="937"/>
      <w:bookmarkEnd w:id="938"/>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939" w:name="_Toc72784183"/>
      <w:bookmarkStart w:id="940" w:name="_Toc73041729"/>
      <w:bookmarkStart w:id="941" w:name="_Toc81244790"/>
      <w:bookmarkStart w:id="942" w:name="_Toc88645353"/>
      <w:bookmarkStart w:id="943" w:name="_Toc89426265"/>
      <w:bookmarkStart w:id="944" w:name="_Toc94033150"/>
      <w:bookmarkStart w:id="945" w:name="_Toc97037306"/>
      <w:bookmarkStart w:id="946" w:name="_Toc97193090"/>
      <w:bookmarkStart w:id="947" w:name="_Toc100953723"/>
      <w:bookmarkStart w:id="948" w:name="_Toc104547374"/>
      <w:bookmarkStart w:id="949" w:name="_Toc112939442"/>
      <w:bookmarkStart w:id="950" w:name="_Toc114134823"/>
      <w:bookmarkStart w:id="951" w:name="_Toc120683303"/>
      <w:r>
        <w:t>5.1.6</w:t>
      </w:r>
      <w:r>
        <w:tab/>
        <w:t>Data Model</w:t>
      </w:r>
      <w:bookmarkEnd w:id="939"/>
      <w:bookmarkEnd w:id="940"/>
      <w:bookmarkEnd w:id="941"/>
      <w:bookmarkEnd w:id="942"/>
      <w:bookmarkEnd w:id="943"/>
      <w:bookmarkEnd w:id="944"/>
      <w:bookmarkEnd w:id="945"/>
      <w:bookmarkEnd w:id="946"/>
      <w:bookmarkEnd w:id="947"/>
      <w:bookmarkEnd w:id="948"/>
      <w:bookmarkEnd w:id="949"/>
      <w:bookmarkEnd w:id="950"/>
      <w:bookmarkEnd w:id="951"/>
    </w:p>
    <w:p w14:paraId="3D2285F6" w14:textId="77777777" w:rsidR="00345A8F" w:rsidRDefault="00D862C6">
      <w:pPr>
        <w:pStyle w:val="40"/>
      </w:pPr>
      <w:bookmarkStart w:id="952" w:name="_Toc72784184"/>
      <w:bookmarkStart w:id="953" w:name="_Toc73041730"/>
      <w:bookmarkStart w:id="954" w:name="_Toc81244791"/>
      <w:bookmarkStart w:id="955" w:name="_Toc88645354"/>
      <w:bookmarkStart w:id="956" w:name="_Toc89426266"/>
      <w:bookmarkStart w:id="957" w:name="_Toc94033151"/>
      <w:bookmarkStart w:id="958" w:name="_Toc97037307"/>
      <w:bookmarkStart w:id="959" w:name="_Toc97193091"/>
      <w:bookmarkStart w:id="960" w:name="_Toc100953724"/>
      <w:bookmarkStart w:id="961" w:name="_Toc104547375"/>
      <w:bookmarkStart w:id="962" w:name="_Toc112939443"/>
      <w:bookmarkStart w:id="963" w:name="_Toc114134824"/>
      <w:bookmarkStart w:id="964" w:name="_Toc120683304"/>
      <w:r>
        <w:t>5.1.6.1</w:t>
      </w:r>
      <w:r>
        <w:tab/>
        <w:t>General</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439FADD7" w14:textId="77777777" w:rsidR="00A0578F" w:rsidRDefault="00A0578F" w:rsidP="00A0578F">
      <w:pPr>
        <w:pStyle w:val="TH"/>
      </w:pPr>
      <w:r>
        <w:t xml:space="preserve">Table 5.1.6.1-2: </w:t>
      </w:r>
      <w:r w:rsidRPr="00CE5414">
        <w:t>Nmfaf_3daDataManagement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A0578F" w14:paraId="3784F22C" w14:textId="77777777" w:rsidTr="0035741C">
        <w:trPr>
          <w:jc w:val="center"/>
        </w:trPr>
        <w:tc>
          <w:tcPr>
            <w:tcW w:w="1857" w:type="dxa"/>
            <w:shd w:val="clear" w:color="auto" w:fill="C0C0C0"/>
            <w:hideMark/>
          </w:tcPr>
          <w:p w14:paraId="5FDCEC24" w14:textId="77777777" w:rsidR="00A0578F" w:rsidRDefault="00A0578F" w:rsidP="0035741C">
            <w:pPr>
              <w:pStyle w:val="TAH"/>
            </w:pPr>
            <w:r>
              <w:t>Data type</w:t>
            </w:r>
          </w:p>
        </w:tc>
        <w:tc>
          <w:tcPr>
            <w:tcW w:w="1848" w:type="dxa"/>
            <w:shd w:val="clear" w:color="auto" w:fill="C0C0C0"/>
          </w:tcPr>
          <w:p w14:paraId="395C1584" w14:textId="77777777" w:rsidR="00A0578F" w:rsidRDefault="00A0578F" w:rsidP="0035741C">
            <w:pPr>
              <w:pStyle w:val="TAH"/>
            </w:pPr>
            <w:r>
              <w:t>Reference</w:t>
            </w:r>
          </w:p>
        </w:tc>
        <w:tc>
          <w:tcPr>
            <w:tcW w:w="3535" w:type="dxa"/>
            <w:shd w:val="clear" w:color="auto" w:fill="C0C0C0"/>
            <w:hideMark/>
          </w:tcPr>
          <w:p w14:paraId="1CB24D22" w14:textId="77777777" w:rsidR="00A0578F" w:rsidRDefault="00A0578F" w:rsidP="0035741C">
            <w:pPr>
              <w:pStyle w:val="TAH"/>
            </w:pPr>
            <w:r>
              <w:t>Comments</w:t>
            </w:r>
          </w:p>
        </w:tc>
        <w:tc>
          <w:tcPr>
            <w:tcW w:w="2184" w:type="dxa"/>
            <w:shd w:val="clear" w:color="auto" w:fill="C0C0C0"/>
          </w:tcPr>
          <w:p w14:paraId="7F45E591" w14:textId="77777777" w:rsidR="00A0578F" w:rsidRDefault="00A0578F" w:rsidP="0035741C">
            <w:pPr>
              <w:pStyle w:val="TAH"/>
            </w:pPr>
            <w:r>
              <w:t>Applicability</w:t>
            </w:r>
          </w:p>
        </w:tc>
      </w:tr>
      <w:tr w:rsidR="00A0578F" w14:paraId="2032D41D" w14:textId="77777777" w:rsidTr="0035741C">
        <w:trPr>
          <w:jc w:val="center"/>
        </w:trPr>
        <w:tc>
          <w:tcPr>
            <w:tcW w:w="1857" w:type="dxa"/>
          </w:tcPr>
          <w:p w14:paraId="024B5DA0" w14:textId="77777777" w:rsidR="00A0578F" w:rsidRDefault="00A0578F" w:rsidP="0035741C">
            <w:pPr>
              <w:pStyle w:val="TAL"/>
            </w:pPr>
            <w:r>
              <w:rPr>
                <w:noProof/>
                <w:lang w:eastAsia="zh-CN"/>
              </w:rPr>
              <w:t>FormattingInstruction</w:t>
            </w:r>
          </w:p>
        </w:tc>
        <w:tc>
          <w:tcPr>
            <w:tcW w:w="1848" w:type="dxa"/>
          </w:tcPr>
          <w:p w14:paraId="20537C39" w14:textId="77777777" w:rsidR="00A0578F" w:rsidRDefault="00A0578F" w:rsidP="0035741C">
            <w:pPr>
              <w:pStyle w:val="TAL"/>
            </w:pPr>
            <w:r>
              <w:t>3GPP TS 29.574 [15]</w:t>
            </w:r>
          </w:p>
        </w:tc>
        <w:tc>
          <w:tcPr>
            <w:tcW w:w="3535" w:type="dxa"/>
          </w:tcPr>
          <w:p w14:paraId="3DD159EC" w14:textId="77777777" w:rsidR="00A0578F" w:rsidRDefault="00A0578F" w:rsidP="0035741C">
            <w:pPr>
              <w:pStyle w:val="TAL"/>
              <w:rPr>
                <w:rFonts w:cs="Arial"/>
                <w:szCs w:val="18"/>
              </w:rPr>
            </w:pPr>
            <w:r>
              <w:rPr>
                <w:lang w:eastAsia="zh-CN"/>
              </w:rPr>
              <w:t>Contains data or analytics formatting Instructions.</w:t>
            </w:r>
          </w:p>
        </w:tc>
        <w:tc>
          <w:tcPr>
            <w:tcW w:w="2184" w:type="dxa"/>
          </w:tcPr>
          <w:p w14:paraId="23737A98" w14:textId="77777777" w:rsidR="00A0578F" w:rsidRDefault="00A0578F" w:rsidP="0035741C">
            <w:pPr>
              <w:pStyle w:val="TAL"/>
              <w:rPr>
                <w:rFonts w:cs="Arial"/>
                <w:szCs w:val="18"/>
              </w:rPr>
            </w:pPr>
          </w:p>
        </w:tc>
      </w:tr>
      <w:tr w:rsidR="00A0578F" w14:paraId="4D40ED7A" w14:textId="77777777" w:rsidTr="0035741C">
        <w:trPr>
          <w:jc w:val="center"/>
        </w:trPr>
        <w:tc>
          <w:tcPr>
            <w:tcW w:w="1857" w:type="dxa"/>
          </w:tcPr>
          <w:p w14:paraId="59002D88" w14:textId="77777777" w:rsidR="00A0578F" w:rsidRDefault="00A0578F" w:rsidP="0035741C">
            <w:pPr>
              <w:pStyle w:val="TAL"/>
            </w:pPr>
            <w:r>
              <w:t>ProcessingInstruction</w:t>
            </w:r>
          </w:p>
        </w:tc>
        <w:tc>
          <w:tcPr>
            <w:tcW w:w="1848" w:type="dxa"/>
          </w:tcPr>
          <w:p w14:paraId="76DFA1CE" w14:textId="77777777" w:rsidR="00A0578F" w:rsidRDefault="00A0578F" w:rsidP="0035741C">
            <w:pPr>
              <w:pStyle w:val="TAL"/>
            </w:pPr>
            <w:r>
              <w:t>3GPP TS 29.574 [15]</w:t>
            </w:r>
          </w:p>
        </w:tc>
        <w:tc>
          <w:tcPr>
            <w:tcW w:w="3535" w:type="dxa"/>
          </w:tcPr>
          <w:p w14:paraId="7C4F4F26" w14:textId="77777777" w:rsidR="00A0578F" w:rsidRDefault="00A0578F" w:rsidP="0035741C">
            <w:pPr>
              <w:pStyle w:val="TAL"/>
              <w:rPr>
                <w:rFonts w:cs="Arial"/>
                <w:szCs w:val="18"/>
              </w:rPr>
            </w:pPr>
            <w:r w:rsidRPr="00465A81">
              <w:rPr>
                <w:lang w:eastAsia="zh-CN"/>
              </w:rPr>
              <w:t>Contains instructions related to the processing</w:t>
            </w:r>
          </w:p>
        </w:tc>
        <w:tc>
          <w:tcPr>
            <w:tcW w:w="2184" w:type="dxa"/>
          </w:tcPr>
          <w:p w14:paraId="099C53A1" w14:textId="77777777" w:rsidR="00A0578F" w:rsidRDefault="00A0578F" w:rsidP="0035741C">
            <w:pPr>
              <w:pStyle w:val="TAL"/>
              <w:rPr>
                <w:rFonts w:cs="Arial"/>
                <w:szCs w:val="18"/>
              </w:rPr>
            </w:pPr>
          </w:p>
        </w:tc>
      </w:tr>
      <w:tr w:rsidR="00A0578F" w14:paraId="7DCCA483" w14:textId="77777777" w:rsidTr="0035741C">
        <w:trPr>
          <w:jc w:val="center"/>
        </w:trPr>
        <w:tc>
          <w:tcPr>
            <w:tcW w:w="1857" w:type="dxa"/>
          </w:tcPr>
          <w:p w14:paraId="4EE33EAE" w14:textId="77777777" w:rsidR="00A0578F" w:rsidRDefault="00A0578F" w:rsidP="0035741C">
            <w:pPr>
              <w:pStyle w:val="TAL"/>
            </w:pPr>
            <w:r w:rsidRPr="00D165ED">
              <w:t>SupportedFeatures</w:t>
            </w:r>
          </w:p>
        </w:tc>
        <w:tc>
          <w:tcPr>
            <w:tcW w:w="1848" w:type="dxa"/>
          </w:tcPr>
          <w:p w14:paraId="7EE87F7C" w14:textId="77777777" w:rsidR="00A0578F" w:rsidRDefault="00A0578F" w:rsidP="0035741C">
            <w:pPr>
              <w:pStyle w:val="TAL"/>
            </w:pPr>
            <w:r w:rsidRPr="00D165ED">
              <w:t>3GPP TS 29.571 [</w:t>
            </w:r>
            <w:r>
              <w:t>22</w:t>
            </w:r>
            <w:r w:rsidRPr="00D165ED">
              <w:t>]</w:t>
            </w:r>
          </w:p>
        </w:tc>
        <w:tc>
          <w:tcPr>
            <w:tcW w:w="3535" w:type="dxa"/>
          </w:tcPr>
          <w:p w14:paraId="386FB5ED" w14:textId="77777777" w:rsidR="00A0578F" w:rsidRPr="00465A81" w:rsidRDefault="00A0578F" w:rsidP="0035741C">
            <w:pPr>
              <w:pStyle w:val="TAL"/>
              <w:rPr>
                <w:lang w:eastAsia="zh-CN"/>
              </w:rPr>
            </w:pPr>
            <w:r w:rsidRPr="00D165ED">
              <w:t>Used to negotiate the applicability of the optional features defined in table 5.1.8-1.</w:t>
            </w:r>
          </w:p>
        </w:tc>
        <w:tc>
          <w:tcPr>
            <w:tcW w:w="2184" w:type="dxa"/>
          </w:tcPr>
          <w:p w14:paraId="30A324EF" w14:textId="77777777" w:rsidR="00A0578F" w:rsidRDefault="00A0578F" w:rsidP="0035741C">
            <w:pPr>
              <w:pStyle w:val="TAL"/>
              <w:rPr>
                <w:rFonts w:cs="Arial"/>
                <w:szCs w:val="18"/>
              </w:rPr>
            </w:pPr>
          </w:p>
        </w:tc>
      </w:tr>
      <w:tr w:rsidR="00A0578F" w14:paraId="415C75B5" w14:textId="77777777" w:rsidTr="0035741C">
        <w:trPr>
          <w:jc w:val="center"/>
        </w:trPr>
        <w:tc>
          <w:tcPr>
            <w:tcW w:w="1857" w:type="dxa"/>
          </w:tcPr>
          <w:p w14:paraId="2ED01E91" w14:textId="77777777" w:rsidR="00A0578F" w:rsidRDefault="00A0578F" w:rsidP="0035741C">
            <w:pPr>
              <w:pStyle w:val="TAL"/>
            </w:pPr>
            <w:r>
              <w:t>Uri</w:t>
            </w:r>
          </w:p>
        </w:tc>
        <w:tc>
          <w:tcPr>
            <w:tcW w:w="1848" w:type="dxa"/>
          </w:tcPr>
          <w:p w14:paraId="01316697" w14:textId="77777777" w:rsidR="00A0578F" w:rsidRDefault="00A0578F" w:rsidP="0035741C">
            <w:pPr>
              <w:pStyle w:val="TAL"/>
            </w:pPr>
            <w:r>
              <w:t>3GPP TS 29.571 [22]</w:t>
            </w:r>
          </w:p>
        </w:tc>
        <w:tc>
          <w:tcPr>
            <w:tcW w:w="3535" w:type="dxa"/>
          </w:tcPr>
          <w:p w14:paraId="5F394E06" w14:textId="77777777" w:rsidR="00A0578F" w:rsidRDefault="00A0578F" w:rsidP="0035741C">
            <w:pPr>
              <w:pStyle w:val="TAL"/>
              <w:rPr>
                <w:rFonts w:cs="Arial"/>
                <w:szCs w:val="18"/>
              </w:rPr>
            </w:pPr>
            <w:r>
              <w:rPr>
                <w:rFonts w:cs="Arial"/>
                <w:szCs w:val="18"/>
              </w:rPr>
              <w:t>URI.</w:t>
            </w:r>
          </w:p>
        </w:tc>
        <w:tc>
          <w:tcPr>
            <w:tcW w:w="2184" w:type="dxa"/>
          </w:tcPr>
          <w:p w14:paraId="34732B9A" w14:textId="77777777" w:rsidR="00A0578F" w:rsidRDefault="00A0578F" w:rsidP="0035741C">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965" w:name="_Toc72784185"/>
      <w:bookmarkStart w:id="966" w:name="_Toc73041731"/>
      <w:bookmarkStart w:id="967" w:name="_Toc81244792"/>
      <w:bookmarkStart w:id="968" w:name="_Toc88645355"/>
      <w:bookmarkStart w:id="969" w:name="_Toc89426267"/>
      <w:bookmarkStart w:id="970" w:name="_Toc94033152"/>
      <w:bookmarkStart w:id="971" w:name="_Toc97037308"/>
      <w:bookmarkStart w:id="972" w:name="_Toc97193092"/>
      <w:bookmarkStart w:id="973" w:name="_Toc100953725"/>
      <w:bookmarkStart w:id="974" w:name="_Toc104547376"/>
      <w:bookmarkStart w:id="975" w:name="_Toc112939444"/>
      <w:bookmarkStart w:id="976" w:name="_Toc114134825"/>
      <w:bookmarkStart w:id="977" w:name="_Toc120683305"/>
      <w:r>
        <w:rPr>
          <w:lang w:val="en-US"/>
        </w:rPr>
        <w:t>5.1.6.2</w:t>
      </w:r>
      <w:r>
        <w:rPr>
          <w:lang w:val="en-US"/>
        </w:rPr>
        <w:tab/>
        <w:t>Structured data types</w:t>
      </w:r>
      <w:bookmarkEnd w:id="965"/>
      <w:bookmarkEnd w:id="966"/>
      <w:bookmarkEnd w:id="967"/>
      <w:bookmarkEnd w:id="968"/>
      <w:bookmarkEnd w:id="969"/>
      <w:bookmarkEnd w:id="970"/>
      <w:bookmarkEnd w:id="971"/>
      <w:bookmarkEnd w:id="972"/>
      <w:bookmarkEnd w:id="973"/>
      <w:bookmarkEnd w:id="974"/>
      <w:bookmarkEnd w:id="975"/>
      <w:bookmarkEnd w:id="976"/>
      <w:bookmarkEnd w:id="977"/>
    </w:p>
    <w:p w14:paraId="75FD5A33" w14:textId="77777777" w:rsidR="00345A8F" w:rsidRDefault="00D862C6">
      <w:pPr>
        <w:pStyle w:val="50"/>
      </w:pPr>
      <w:bookmarkStart w:id="978" w:name="_Toc72784186"/>
      <w:bookmarkStart w:id="979" w:name="_Toc73041732"/>
      <w:bookmarkStart w:id="980" w:name="_Toc81244793"/>
      <w:bookmarkStart w:id="981" w:name="_Toc88645356"/>
      <w:bookmarkStart w:id="982" w:name="_Toc89426268"/>
      <w:bookmarkStart w:id="983" w:name="_Toc94033153"/>
      <w:bookmarkStart w:id="984" w:name="_Toc97037309"/>
      <w:bookmarkStart w:id="985" w:name="_Toc97193093"/>
      <w:bookmarkStart w:id="986" w:name="_Toc100953726"/>
      <w:bookmarkStart w:id="987" w:name="_Toc104547377"/>
      <w:bookmarkStart w:id="988" w:name="_Toc112939445"/>
      <w:bookmarkStart w:id="989" w:name="_Toc114134826"/>
      <w:bookmarkStart w:id="990" w:name="_Toc120683306"/>
      <w:r>
        <w:t>5.1.6.2.1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991" w:name="_Toc88645357"/>
      <w:bookmarkStart w:id="992" w:name="_Toc89426269"/>
      <w:bookmarkStart w:id="993" w:name="_Toc94033154"/>
      <w:bookmarkStart w:id="994" w:name="_Toc97037310"/>
      <w:bookmarkStart w:id="995" w:name="_Toc97193094"/>
      <w:bookmarkStart w:id="996" w:name="_Toc100953727"/>
      <w:bookmarkStart w:id="997" w:name="_Toc104547378"/>
      <w:bookmarkStart w:id="998" w:name="_Toc112939446"/>
      <w:bookmarkStart w:id="999" w:name="_Toc114134827"/>
      <w:bookmarkStart w:id="1000" w:name="_Toc120683307"/>
      <w:bookmarkStart w:id="1001" w:name="_Toc72784187"/>
      <w:bookmarkStart w:id="1002" w:name="_Toc73041733"/>
      <w:bookmarkStart w:id="1003" w:name="_Toc81244794"/>
      <w:r>
        <w:t>5.1.6.2.2</w:t>
      </w:r>
      <w:r>
        <w:tab/>
        <w:t xml:space="preserve">Type: </w:t>
      </w:r>
      <w:r w:rsidR="00291121">
        <w:t>MfafConfiguration</w:t>
      </w:r>
      <w:bookmarkEnd w:id="991"/>
      <w:bookmarkEnd w:id="992"/>
      <w:bookmarkEnd w:id="993"/>
      <w:bookmarkEnd w:id="994"/>
      <w:bookmarkEnd w:id="995"/>
      <w:bookmarkEnd w:id="996"/>
      <w:bookmarkEnd w:id="997"/>
      <w:bookmarkEnd w:id="998"/>
      <w:bookmarkEnd w:id="999"/>
      <w:bookmarkEnd w:id="1000"/>
      <w:r w:rsidR="00291121" w:rsidDel="00291121">
        <w:t xml:space="preserve"> </w:t>
      </w:r>
      <w:bookmarkEnd w:id="1001"/>
      <w:bookmarkEnd w:id="1002"/>
      <w:bookmarkEnd w:id="1003"/>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004" w:name="_Toc88645358"/>
      <w:bookmarkStart w:id="1005" w:name="_Toc89426270"/>
      <w:bookmarkStart w:id="1006" w:name="_Toc94033155"/>
      <w:bookmarkStart w:id="1007" w:name="_Toc97037311"/>
      <w:bookmarkStart w:id="1008" w:name="_Toc97193095"/>
      <w:bookmarkStart w:id="1009" w:name="_Toc100953728"/>
      <w:bookmarkStart w:id="1010" w:name="_Toc104547379"/>
      <w:bookmarkStart w:id="1011" w:name="_Toc72784188"/>
      <w:bookmarkStart w:id="1012" w:name="_Toc73041734"/>
      <w:bookmarkStart w:id="1013" w:name="_Toc81244795"/>
      <w:bookmarkStart w:id="1014" w:name="_Toc112939447"/>
      <w:bookmarkStart w:id="1015" w:name="_Toc114134828"/>
      <w:bookmarkStart w:id="1016" w:name="_Toc120683308"/>
      <w:r>
        <w:t>5.1.6.2.3</w:t>
      </w:r>
      <w:r>
        <w:tab/>
        <w:t xml:space="preserve">Type: </w:t>
      </w:r>
      <w:r w:rsidR="00C23DEF">
        <w:rPr>
          <w:noProof/>
        </w:rPr>
        <w:t>MessageConfiguration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B4FF9D1" w14:textId="77777777" w:rsidR="00A0578F" w:rsidRDefault="00A0578F" w:rsidP="00A0578F">
      <w:pPr>
        <w:pStyle w:val="TH"/>
      </w:pPr>
      <w:r>
        <w:rPr>
          <w:noProof/>
        </w:rPr>
        <w:t>Table </w:t>
      </w:r>
      <w:r>
        <w:t xml:space="preserve">5.1.6.2.3-1: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0578F" w14:paraId="349B260D" w14:textId="77777777" w:rsidTr="0035741C">
        <w:trPr>
          <w:jc w:val="center"/>
        </w:trPr>
        <w:tc>
          <w:tcPr>
            <w:tcW w:w="1701" w:type="dxa"/>
            <w:shd w:val="clear" w:color="auto" w:fill="C0C0C0"/>
            <w:hideMark/>
          </w:tcPr>
          <w:p w14:paraId="362FA124" w14:textId="77777777" w:rsidR="00A0578F" w:rsidRDefault="00A0578F" w:rsidP="0035741C">
            <w:pPr>
              <w:pStyle w:val="TAH"/>
            </w:pPr>
            <w:r>
              <w:t>Attribute name</w:t>
            </w:r>
          </w:p>
        </w:tc>
        <w:tc>
          <w:tcPr>
            <w:tcW w:w="1444" w:type="dxa"/>
            <w:shd w:val="clear" w:color="auto" w:fill="C0C0C0"/>
            <w:hideMark/>
          </w:tcPr>
          <w:p w14:paraId="5C45B03A" w14:textId="77777777" w:rsidR="00A0578F" w:rsidRDefault="00A0578F" w:rsidP="0035741C">
            <w:pPr>
              <w:pStyle w:val="TAH"/>
            </w:pPr>
            <w:r>
              <w:t>Data type</w:t>
            </w:r>
          </w:p>
        </w:tc>
        <w:tc>
          <w:tcPr>
            <w:tcW w:w="425" w:type="dxa"/>
            <w:shd w:val="clear" w:color="auto" w:fill="C0C0C0"/>
            <w:hideMark/>
          </w:tcPr>
          <w:p w14:paraId="78868C37" w14:textId="77777777" w:rsidR="00A0578F" w:rsidRDefault="00A0578F" w:rsidP="0035741C">
            <w:pPr>
              <w:pStyle w:val="TAH"/>
            </w:pPr>
            <w:r>
              <w:t>P</w:t>
            </w:r>
          </w:p>
        </w:tc>
        <w:tc>
          <w:tcPr>
            <w:tcW w:w="1134" w:type="dxa"/>
            <w:shd w:val="clear" w:color="auto" w:fill="C0C0C0"/>
          </w:tcPr>
          <w:p w14:paraId="5CBE1071" w14:textId="77777777" w:rsidR="00A0578F" w:rsidRDefault="00A0578F" w:rsidP="0035741C">
            <w:pPr>
              <w:pStyle w:val="TAH"/>
              <w:jc w:val="left"/>
            </w:pPr>
            <w:r>
              <w:t>Cardinality</w:t>
            </w:r>
          </w:p>
        </w:tc>
        <w:tc>
          <w:tcPr>
            <w:tcW w:w="2410" w:type="dxa"/>
            <w:shd w:val="clear" w:color="auto" w:fill="C0C0C0"/>
            <w:hideMark/>
          </w:tcPr>
          <w:p w14:paraId="02899FA3" w14:textId="77777777" w:rsidR="00A0578F" w:rsidRDefault="00A0578F" w:rsidP="0035741C">
            <w:pPr>
              <w:pStyle w:val="TAH"/>
              <w:rPr>
                <w:rFonts w:cs="Arial"/>
                <w:szCs w:val="18"/>
              </w:rPr>
            </w:pPr>
            <w:r>
              <w:rPr>
                <w:rFonts w:cs="Arial"/>
                <w:szCs w:val="18"/>
              </w:rPr>
              <w:t>Description</w:t>
            </w:r>
          </w:p>
        </w:tc>
        <w:tc>
          <w:tcPr>
            <w:tcW w:w="2410" w:type="dxa"/>
            <w:shd w:val="clear" w:color="auto" w:fill="C0C0C0"/>
          </w:tcPr>
          <w:p w14:paraId="74BDE8DC" w14:textId="77777777" w:rsidR="00A0578F" w:rsidRDefault="00A0578F" w:rsidP="0035741C">
            <w:pPr>
              <w:pStyle w:val="TAH"/>
              <w:rPr>
                <w:rFonts w:cs="Arial"/>
                <w:szCs w:val="18"/>
              </w:rPr>
            </w:pPr>
            <w:r>
              <w:rPr>
                <w:rFonts w:cs="Arial"/>
                <w:szCs w:val="18"/>
              </w:rPr>
              <w:t>Applicability</w:t>
            </w:r>
          </w:p>
        </w:tc>
      </w:tr>
      <w:tr w:rsidR="00A0578F" w14:paraId="5409AE35" w14:textId="77777777" w:rsidTr="0035741C">
        <w:trPr>
          <w:jc w:val="center"/>
        </w:trPr>
        <w:tc>
          <w:tcPr>
            <w:tcW w:w="1701" w:type="dxa"/>
          </w:tcPr>
          <w:p w14:paraId="3F0FA14E" w14:textId="77777777" w:rsidR="00A0578F" w:rsidRDefault="00A0578F" w:rsidP="0035741C">
            <w:pPr>
              <w:pStyle w:val="TAL"/>
            </w:pPr>
            <w:r>
              <w:rPr>
                <w:noProof/>
              </w:rPr>
              <w:t>correId</w:t>
            </w:r>
          </w:p>
        </w:tc>
        <w:tc>
          <w:tcPr>
            <w:tcW w:w="1444" w:type="dxa"/>
          </w:tcPr>
          <w:p w14:paraId="55AC0C58" w14:textId="77777777" w:rsidR="00A0578F" w:rsidRDefault="00A0578F" w:rsidP="0035741C">
            <w:pPr>
              <w:pStyle w:val="TAL"/>
              <w:rPr>
                <w:lang w:eastAsia="zh-CN"/>
              </w:rPr>
            </w:pPr>
            <w:r>
              <w:rPr>
                <w:lang w:eastAsia="zh-CN"/>
              </w:rPr>
              <w:t>string</w:t>
            </w:r>
          </w:p>
        </w:tc>
        <w:tc>
          <w:tcPr>
            <w:tcW w:w="425" w:type="dxa"/>
          </w:tcPr>
          <w:p w14:paraId="44627219" w14:textId="77777777" w:rsidR="00A0578F" w:rsidRDefault="00A0578F" w:rsidP="0035741C">
            <w:pPr>
              <w:pStyle w:val="TAC"/>
            </w:pPr>
            <w:r>
              <w:t>M</w:t>
            </w:r>
          </w:p>
        </w:tc>
        <w:tc>
          <w:tcPr>
            <w:tcW w:w="1134" w:type="dxa"/>
          </w:tcPr>
          <w:p w14:paraId="0FBFF2AA" w14:textId="77777777" w:rsidR="00A0578F" w:rsidRDefault="00A0578F" w:rsidP="0035741C">
            <w:pPr>
              <w:pStyle w:val="TAL"/>
            </w:pPr>
            <w:r>
              <w:rPr>
                <w:rFonts w:hint="eastAsia"/>
              </w:rPr>
              <w:t>1</w:t>
            </w:r>
          </w:p>
        </w:tc>
        <w:tc>
          <w:tcPr>
            <w:tcW w:w="2410" w:type="dxa"/>
          </w:tcPr>
          <w:p w14:paraId="51CD2578" w14:textId="77777777" w:rsidR="00A0578F" w:rsidRDefault="00A0578F" w:rsidP="0035741C">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462351E6" w14:textId="77777777" w:rsidR="00A0578F" w:rsidRDefault="00A0578F" w:rsidP="0035741C">
            <w:pPr>
              <w:pStyle w:val="TAL"/>
              <w:rPr>
                <w:rFonts w:cs="Arial"/>
                <w:szCs w:val="18"/>
              </w:rPr>
            </w:pPr>
          </w:p>
        </w:tc>
      </w:tr>
      <w:tr w:rsidR="00A0578F" w14:paraId="390A7931" w14:textId="77777777" w:rsidTr="0035741C">
        <w:trPr>
          <w:jc w:val="center"/>
        </w:trPr>
        <w:tc>
          <w:tcPr>
            <w:tcW w:w="1701" w:type="dxa"/>
          </w:tcPr>
          <w:p w14:paraId="126D164D" w14:textId="77777777" w:rsidR="00A0578F" w:rsidRDefault="00A0578F" w:rsidP="0035741C">
            <w:pPr>
              <w:pStyle w:val="TAL"/>
            </w:pPr>
            <w:r>
              <w:rPr>
                <w:noProof/>
                <w:lang w:eastAsia="zh-CN"/>
              </w:rPr>
              <w:t>formatInstruct</w:t>
            </w:r>
          </w:p>
        </w:tc>
        <w:tc>
          <w:tcPr>
            <w:tcW w:w="1444" w:type="dxa"/>
          </w:tcPr>
          <w:p w14:paraId="7DFD42CA" w14:textId="77777777" w:rsidR="00A0578F" w:rsidRDefault="00A0578F" w:rsidP="0035741C">
            <w:pPr>
              <w:pStyle w:val="TAL"/>
              <w:rPr>
                <w:lang w:eastAsia="zh-CN"/>
              </w:rPr>
            </w:pPr>
            <w:r>
              <w:rPr>
                <w:noProof/>
                <w:lang w:eastAsia="zh-CN"/>
              </w:rPr>
              <w:t>FormattingInstruction</w:t>
            </w:r>
          </w:p>
        </w:tc>
        <w:tc>
          <w:tcPr>
            <w:tcW w:w="425" w:type="dxa"/>
          </w:tcPr>
          <w:p w14:paraId="77F82FC6" w14:textId="77777777" w:rsidR="00A0578F" w:rsidRDefault="00A0578F" w:rsidP="0035741C">
            <w:pPr>
              <w:pStyle w:val="TAC"/>
            </w:pPr>
            <w:r>
              <w:t>O</w:t>
            </w:r>
          </w:p>
        </w:tc>
        <w:tc>
          <w:tcPr>
            <w:tcW w:w="1134" w:type="dxa"/>
          </w:tcPr>
          <w:p w14:paraId="074DAA75" w14:textId="77777777" w:rsidR="00A0578F" w:rsidRDefault="00A0578F" w:rsidP="0035741C">
            <w:pPr>
              <w:pStyle w:val="TAL"/>
            </w:pPr>
            <w:r>
              <w:t>0..1</w:t>
            </w:r>
          </w:p>
        </w:tc>
        <w:tc>
          <w:tcPr>
            <w:tcW w:w="2410" w:type="dxa"/>
          </w:tcPr>
          <w:p w14:paraId="4990F0CB" w14:textId="77777777" w:rsidR="00A0578F" w:rsidRDefault="00A0578F" w:rsidP="0035741C">
            <w:pPr>
              <w:pStyle w:val="TAL"/>
            </w:pPr>
            <w:r>
              <w:rPr>
                <w:lang w:eastAsia="ja-JP"/>
              </w:rPr>
              <w:t>Formatting instructions to be used for sending event notifications.</w:t>
            </w:r>
          </w:p>
        </w:tc>
        <w:tc>
          <w:tcPr>
            <w:tcW w:w="2410" w:type="dxa"/>
          </w:tcPr>
          <w:p w14:paraId="58726E9E" w14:textId="77777777" w:rsidR="00A0578F" w:rsidRDefault="00A0578F" w:rsidP="0035741C">
            <w:pPr>
              <w:pStyle w:val="TAL"/>
              <w:rPr>
                <w:rFonts w:cs="Arial"/>
                <w:szCs w:val="18"/>
              </w:rPr>
            </w:pPr>
          </w:p>
        </w:tc>
      </w:tr>
      <w:tr w:rsidR="00A0578F" w14:paraId="52A3E390" w14:textId="77777777" w:rsidTr="0035741C">
        <w:trPr>
          <w:jc w:val="center"/>
        </w:trPr>
        <w:tc>
          <w:tcPr>
            <w:tcW w:w="1701" w:type="dxa"/>
          </w:tcPr>
          <w:p w14:paraId="61D825D0" w14:textId="77777777" w:rsidR="00A0578F" w:rsidRDefault="00A0578F" w:rsidP="0035741C">
            <w:pPr>
              <w:pStyle w:val="TAL"/>
            </w:pPr>
            <w:r>
              <w:rPr>
                <w:rFonts w:hint="eastAsia"/>
                <w:noProof/>
                <w:lang w:eastAsia="zh-CN"/>
              </w:rPr>
              <w:t>m</w:t>
            </w:r>
            <w:r>
              <w:rPr>
                <w:noProof/>
                <w:lang w:eastAsia="zh-CN"/>
              </w:rPr>
              <w:t>fafNotiInfo</w:t>
            </w:r>
          </w:p>
        </w:tc>
        <w:tc>
          <w:tcPr>
            <w:tcW w:w="1444" w:type="dxa"/>
          </w:tcPr>
          <w:p w14:paraId="3C2F94AC" w14:textId="77777777" w:rsidR="00A0578F" w:rsidRDefault="00A0578F" w:rsidP="0035741C">
            <w:pPr>
              <w:pStyle w:val="TAL"/>
              <w:rPr>
                <w:lang w:eastAsia="zh-CN"/>
              </w:rPr>
            </w:pPr>
            <w:r>
              <w:rPr>
                <w:lang w:val="en-US" w:eastAsia="zh-CN"/>
              </w:rPr>
              <w:t>MfafNotiInfo</w:t>
            </w:r>
          </w:p>
        </w:tc>
        <w:tc>
          <w:tcPr>
            <w:tcW w:w="425" w:type="dxa"/>
          </w:tcPr>
          <w:p w14:paraId="08676AD9" w14:textId="77777777" w:rsidR="00A0578F" w:rsidRDefault="00A0578F" w:rsidP="0035741C">
            <w:pPr>
              <w:pStyle w:val="TAC"/>
            </w:pPr>
            <w:r>
              <w:rPr>
                <w:rFonts w:hint="eastAsia"/>
              </w:rPr>
              <w:t>C</w:t>
            </w:r>
          </w:p>
        </w:tc>
        <w:tc>
          <w:tcPr>
            <w:tcW w:w="1134" w:type="dxa"/>
          </w:tcPr>
          <w:p w14:paraId="027AAA94" w14:textId="77777777" w:rsidR="00A0578F" w:rsidRDefault="00A0578F" w:rsidP="0035741C">
            <w:pPr>
              <w:pStyle w:val="TAL"/>
            </w:pPr>
            <w:r>
              <w:t>0..</w:t>
            </w:r>
            <w:r>
              <w:rPr>
                <w:rFonts w:hint="eastAsia"/>
              </w:rPr>
              <w:t>1</w:t>
            </w:r>
          </w:p>
        </w:tc>
        <w:tc>
          <w:tcPr>
            <w:tcW w:w="2410" w:type="dxa"/>
          </w:tcPr>
          <w:p w14:paraId="36EE9588" w14:textId="77777777" w:rsidR="00A0578F" w:rsidRDefault="00A0578F" w:rsidP="0035741C">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79EB4ADC" w14:textId="77777777" w:rsidR="00A0578F" w:rsidRDefault="00A0578F" w:rsidP="0035741C">
            <w:pPr>
              <w:pStyle w:val="TAL"/>
              <w:rPr>
                <w:rFonts w:cs="Arial"/>
                <w:szCs w:val="18"/>
              </w:rPr>
            </w:pPr>
          </w:p>
        </w:tc>
      </w:tr>
      <w:tr w:rsidR="00A0578F" w14:paraId="4E7CCE7F" w14:textId="77777777" w:rsidTr="0035741C">
        <w:trPr>
          <w:jc w:val="center"/>
        </w:trPr>
        <w:tc>
          <w:tcPr>
            <w:tcW w:w="1701" w:type="dxa"/>
          </w:tcPr>
          <w:p w14:paraId="745DFF13" w14:textId="77777777" w:rsidR="00A0578F" w:rsidRDefault="00A0578F" w:rsidP="0035741C">
            <w:pPr>
              <w:pStyle w:val="TAL"/>
              <w:rPr>
                <w:noProof/>
                <w:lang w:eastAsia="zh-CN"/>
              </w:rPr>
            </w:pPr>
            <w:r>
              <w:t>notificationURI</w:t>
            </w:r>
          </w:p>
        </w:tc>
        <w:tc>
          <w:tcPr>
            <w:tcW w:w="1444" w:type="dxa"/>
          </w:tcPr>
          <w:p w14:paraId="550F6E18" w14:textId="77777777" w:rsidR="00A0578F" w:rsidRDefault="00A0578F" w:rsidP="0035741C">
            <w:pPr>
              <w:pStyle w:val="TAL"/>
              <w:rPr>
                <w:noProof/>
                <w:lang w:eastAsia="zh-CN"/>
              </w:rPr>
            </w:pPr>
            <w:r>
              <w:rPr>
                <w:lang w:eastAsia="zh-CN"/>
              </w:rPr>
              <w:t>Uri</w:t>
            </w:r>
          </w:p>
        </w:tc>
        <w:tc>
          <w:tcPr>
            <w:tcW w:w="425" w:type="dxa"/>
          </w:tcPr>
          <w:p w14:paraId="4BFF61AA" w14:textId="77777777" w:rsidR="00A0578F" w:rsidRDefault="00A0578F" w:rsidP="0035741C">
            <w:pPr>
              <w:pStyle w:val="TAC"/>
            </w:pPr>
            <w:r>
              <w:t>M</w:t>
            </w:r>
          </w:p>
        </w:tc>
        <w:tc>
          <w:tcPr>
            <w:tcW w:w="1134" w:type="dxa"/>
          </w:tcPr>
          <w:p w14:paraId="1F529385" w14:textId="77777777" w:rsidR="00A0578F" w:rsidRDefault="00A0578F" w:rsidP="0035741C">
            <w:pPr>
              <w:pStyle w:val="TAL"/>
            </w:pPr>
            <w:r>
              <w:t>1</w:t>
            </w:r>
          </w:p>
        </w:tc>
        <w:tc>
          <w:tcPr>
            <w:tcW w:w="2410" w:type="dxa"/>
          </w:tcPr>
          <w:p w14:paraId="3DF22A36" w14:textId="77777777" w:rsidR="00A0578F" w:rsidRDefault="00A0578F" w:rsidP="0035741C">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0E4A2BBE" w14:textId="77777777" w:rsidR="00A0578F" w:rsidRDefault="00A0578F" w:rsidP="0035741C">
            <w:pPr>
              <w:pStyle w:val="TAL"/>
              <w:rPr>
                <w:rFonts w:cs="Arial"/>
                <w:szCs w:val="18"/>
              </w:rPr>
            </w:pPr>
          </w:p>
        </w:tc>
      </w:tr>
      <w:tr w:rsidR="00A0578F" w14:paraId="476C63D4" w14:textId="77777777" w:rsidTr="0035741C">
        <w:trPr>
          <w:jc w:val="center"/>
        </w:trPr>
        <w:tc>
          <w:tcPr>
            <w:tcW w:w="1701" w:type="dxa"/>
          </w:tcPr>
          <w:p w14:paraId="250ABA00" w14:textId="77777777" w:rsidR="00A0578F" w:rsidRDefault="00A0578F" w:rsidP="0035741C">
            <w:pPr>
              <w:pStyle w:val="TAL"/>
            </w:pPr>
            <w:r>
              <w:rPr>
                <w:noProof/>
                <w:lang w:eastAsia="zh-CN"/>
              </w:rPr>
              <w:t>procInstruct</w:t>
            </w:r>
          </w:p>
        </w:tc>
        <w:tc>
          <w:tcPr>
            <w:tcW w:w="1444" w:type="dxa"/>
          </w:tcPr>
          <w:p w14:paraId="278E6001" w14:textId="77777777" w:rsidR="00A0578F" w:rsidRDefault="00A0578F" w:rsidP="0035741C">
            <w:pPr>
              <w:pStyle w:val="TAL"/>
              <w:rPr>
                <w:lang w:eastAsia="zh-CN"/>
              </w:rPr>
            </w:pPr>
            <w:r>
              <w:rPr>
                <w:noProof/>
                <w:lang w:eastAsia="zh-CN"/>
              </w:rPr>
              <w:t>ProcessingInstruction</w:t>
            </w:r>
          </w:p>
        </w:tc>
        <w:tc>
          <w:tcPr>
            <w:tcW w:w="425" w:type="dxa"/>
          </w:tcPr>
          <w:p w14:paraId="1C05BD37" w14:textId="77777777" w:rsidR="00A0578F" w:rsidRDefault="00A0578F" w:rsidP="0035741C">
            <w:pPr>
              <w:pStyle w:val="TAC"/>
            </w:pPr>
            <w:r>
              <w:rPr>
                <w:rFonts w:hint="eastAsia"/>
              </w:rPr>
              <w:t>O</w:t>
            </w:r>
          </w:p>
        </w:tc>
        <w:tc>
          <w:tcPr>
            <w:tcW w:w="1134" w:type="dxa"/>
          </w:tcPr>
          <w:p w14:paraId="233898F6" w14:textId="77777777" w:rsidR="00A0578F" w:rsidRDefault="00A0578F" w:rsidP="0035741C">
            <w:pPr>
              <w:pStyle w:val="TAL"/>
            </w:pPr>
            <w:r>
              <w:rPr>
                <w:rFonts w:hint="eastAsia"/>
              </w:rPr>
              <w:t>0</w:t>
            </w:r>
            <w:r>
              <w:t>..1</w:t>
            </w:r>
          </w:p>
        </w:tc>
        <w:tc>
          <w:tcPr>
            <w:tcW w:w="2410" w:type="dxa"/>
          </w:tcPr>
          <w:p w14:paraId="4D50CEC3" w14:textId="70FCD5C6" w:rsidR="00A0578F" w:rsidRDefault="00A0578F" w:rsidP="0035741C">
            <w:pPr>
              <w:pStyle w:val="TAL"/>
            </w:pPr>
            <w:r>
              <w:rPr>
                <w:lang w:eastAsia="ja-JP"/>
              </w:rPr>
              <w:t>Processing instructions to be used for sending event notifications.</w:t>
            </w:r>
            <w:r>
              <w:t xml:space="preserve"> (NOTE 1)</w:t>
            </w:r>
          </w:p>
        </w:tc>
        <w:tc>
          <w:tcPr>
            <w:tcW w:w="2410" w:type="dxa"/>
          </w:tcPr>
          <w:p w14:paraId="3018EDED" w14:textId="77777777" w:rsidR="00A0578F" w:rsidRDefault="00A0578F" w:rsidP="0035741C">
            <w:pPr>
              <w:pStyle w:val="TAL"/>
              <w:rPr>
                <w:rFonts w:cs="Arial"/>
                <w:szCs w:val="18"/>
              </w:rPr>
            </w:pPr>
          </w:p>
        </w:tc>
      </w:tr>
      <w:tr w:rsidR="00A0578F" w14:paraId="51ECBFB4" w14:textId="77777777" w:rsidTr="0035741C">
        <w:trPr>
          <w:jc w:val="center"/>
        </w:trPr>
        <w:tc>
          <w:tcPr>
            <w:tcW w:w="1701" w:type="dxa"/>
          </w:tcPr>
          <w:p w14:paraId="243EA7D7" w14:textId="77777777" w:rsidR="00A0578F" w:rsidRDefault="00A0578F" w:rsidP="0035741C">
            <w:pPr>
              <w:pStyle w:val="TAL"/>
              <w:rPr>
                <w:noProof/>
                <w:lang w:eastAsia="zh-CN"/>
              </w:rPr>
            </w:pPr>
            <w:r>
              <w:rPr>
                <w:noProof/>
                <w:lang w:eastAsia="zh-CN"/>
              </w:rPr>
              <w:t>multiP</w:t>
            </w:r>
            <w:r w:rsidRPr="00D165ED">
              <w:rPr>
                <w:noProof/>
                <w:lang w:eastAsia="zh-CN"/>
              </w:rPr>
              <w:t>rocInstruct</w:t>
            </w:r>
            <w:r>
              <w:rPr>
                <w:noProof/>
                <w:lang w:eastAsia="zh-CN"/>
              </w:rPr>
              <w:t>s</w:t>
            </w:r>
          </w:p>
        </w:tc>
        <w:tc>
          <w:tcPr>
            <w:tcW w:w="1444" w:type="dxa"/>
          </w:tcPr>
          <w:p w14:paraId="12B9A532" w14:textId="77777777" w:rsidR="00A0578F" w:rsidRDefault="00A0578F" w:rsidP="0035741C">
            <w:pPr>
              <w:pStyle w:val="TAL"/>
              <w:rPr>
                <w:noProof/>
                <w:lang w:eastAsia="zh-CN"/>
              </w:rPr>
            </w:pPr>
            <w:r>
              <w:rPr>
                <w:noProof/>
                <w:lang w:eastAsia="zh-CN"/>
              </w:rPr>
              <w:t>array(ProcessingInstruction)</w:t>
            </w:r>
          </w:p>
        </w:tc>
        <w:tc>
          <w:tcPr>
            <w:tcW w:w="425" w:type="dxa"/>
          </w:tcPr>
          <w:p w14:paraId="77032A94" w14:textId="77777777" w:rsidR="00A0578F" w:rsidRDefault="00A0578F" w:rsidP="0035741C">
            <w:pPr>
              <w:pStyle w:val="TAC"/>
            </w:pPr>
            <w:r>
              <w:t>O</w:t>
            </w:r>
          </w:p>
        </w:tc>
        <w:tc>
          <w:tcPr>
            <w:tcW w:w="1134" w:type="dxa"/>
          </w:tcPr>
          <w:p w14:paraId="4F85718A" w14:textId="77777777" w:rsidR="00A0578F" w:rsidRDefault="00A0578F" w:rsidP="0035741C">
            <w:pPr>
              <w:pStyle w:val="TAL"/>
              <w:rPr>
                <w:lang w:eastAsia="zh-CN"/>
              </w:rPr>
            </w:pPr>
            <w:r>
              <w:t>1..N</w:t>
            </w:r>
          </w:p>
        </w:tc>
        <w:tc>
          <w:tcPr>
            <w:tcW w:w="2410" w:type="dxa"/>
          </w:tcPr>
          <w:p w14:paraId="4D61AC0D" w14:textId="462C0D39" w:rsidR="00A0578F" w:rsidRDefault="00A0578F" w:rsidP="0035741C">
            <w:pPr>
              <w:pStyle w:val="TAL"/>
              <w:rPr>
                <w:lang w:eastAsia="ja-JP"/>
              </w:rPr>
            </w:pPr>
            <w:r>
              <w:rPr>
                <w:lang w:eastAsia="ja-JP"/>
              </w:rPr>
              <w:t>Processing instructions to be used for sending event notifications.</w:t>
            </w:r>
            <w:r>
              <w:t xml:space="preserve"> (NOTE 1)</w:t>
            </w:r>
          </w:p>
        </w:tc>
        <w:tc>
          <w:tcPr>
            <w:tcW w:w="2410" w:type="dxa"/>
          </w:tcPr>
          <w:p w14:paraId="37123E4C" w14:textId="77777777" w:rsidR="00A0578F" w:rsidRDefault="00A0578F" w:rsidP="0035741C">
            <w:pPr>
              <w:pStyle w:val="TAL"/>
              <w:rPr>
                <w:rFonts w:cs="Arial"/>
                <w:szCs w:val="18"/>
              </w:rPr>
            </w:pPr>
            <w:r>
              <w:rPr>
                <w:rFonts w:cs="Arial" w:hint="eastAsia"/>
                <w:szCs w:val="18"/>
                <w:lang w:eastAsia="zh-CN"/>
              </w:rPr>
              <w:t>Multi</w:t>
            </w:r>
            <w:r>
              <w:rPr>
                <w:noProof/>
                <w:lang w:eastAsia="zh-CN"/>
              </w:rPr>
              <w:t>ProcessingInstruction</w:t>
            </w:r>
          </w:p>
        </w:tc>
      </w:tr>
      <w:tr w:rsidR="00A0578F" w14:paraId="15ED6B37" w14:textId="77777777" w:rsidTr="0035741C">
        <w:trPr>
          <w:jc w:val="center"/>
        </w:trPr>
        <w:tc>
          <w:tcPr>
            <w:tcW w:w="1701" w:type="dxa"/>
          </w:tcPr>
          <w:p w14:paraId="02832AEB" w14:textId="77777777" w:rsidR="00A0578F" w:rsidRDefault="00A0578F" w:rsidP="0035741C">
            <w:pPr>
              <w:pStyle w:val="TAL"/>
              <w:rPr>
                <w:noProof/>
                <w:lang w:eastAsia="zh-CN"/>
              </w:rPr>
            </w:pPr>
            <w:r>
              <w:t>adrfId</w:t>
            </w:r>
          </w:p>
        </w:tc>
        <w:tc>
          <w:tcPr>
            <w:tcW w:w="1444" w:type="dxa"/>
          </w:tcPr>
          <w:p w14:paraId="7D123AA1" w14:textId="77777777" w:rsidR="00A0578F" w:rsidRDefault="00A0578F" w:rsidP="0035741C">
            <w:pPr>
              <w:pStyle w:val="TAL"/>
              <w:rPr>
                <w:noProof/>
                <w:lang w:eastAsia="zh-CN"/>
              </w:rPr>
            </w:pPr>
            <w:r>
              <w:t>NfInstanceId</w:t>
            </w:r>
          </w:p>
        </w:tc>
        <w:tc>
          <w:tcPr>
            <w:tcW w:w="425" w:type="dxa"/>
          </w:tcPr>
          <w:p w14:paraId="3F603AB6" w14:textId="77777777" w:rsidR="00A0578F" w:rsidRDefault="00A0578F" w:rsidP="0035741C">
            <w:pPr>
              <w:pStyle w:val="TAC"/>
            </w:pPr>
            <w:r>
              <w:t>O</w:t>
            </w:r>
          </w:p>
        </w:tc>
        <w:tc>
          <w:tcPr>
            <w:tcW w:w="1134" w:type="dxa"/>
          </w:tcPr>
          <w:p w14:paraId="69B92B36" w14:textId="77777777" w:rsidR="00A0578F" w:rsidRDefault="00A0578F" w:rsidP="0035741C">
            <w:pPr>
              <w:pStyle w:val="TAL"/>
            </w:pPr>
            <w:r>
              <w:t>0..1</w:t>
            </w:r>
          </w:p>
        </w:tc>
        <w:tc>
          <w:tcPr>
            <w:tcW w:w="2410" w:type="dxa"/>
          </w:tcPr>
          <w:p w14:paraId="7FBBA150" w14:textId="77777777" w:rsidR="00A0578F" w:rsidRPr="00D15E11" w:rsidRDefault="00A0578F" w:rsidP="0035741C">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C286D13" w14:textId="77777777" w:rsidR="00A0578F" w:rsidRDefault="00A0578F" w:rsidP="0035741C">
            <w:pPr>
              <w:pStyle w:val="TAL"/>
              <w:rPr>
                <w:rFonts w:cs="Arial"/>
                <w:szCs w:val="18"/>
              </w:rPr>
            </w:pPr>
          </w:p>
        </w:tc>
      </w:tr>
      <w:tr w:rsidR="00A0578F" w14:paraId="537EB9C5" w14:textId="77777777" w:rsidTr="0035741C">
        <w:trPr>
          <w:jc w:val="center"/>
        </w:trPr>
        <w:tc>
          <w:tcPr>
            <w:tcW w:w="1701" w:type="dxa"/>
          </w:tcPr>
          <w:p w14:paraId="5036D361" w14:textId="77777777" w:rsidR="00A0578F" w:rsidRDefault="00A0578F" w:rsidP="0035741C">
            <w:pPr>
              <w:pStyle w:val="TAL"/>
            </w:pPr>
            <w:r w:rsidRPr="00D165ED">
              <w:t>suppFeat</w:t>
            </w:r>
          </w:p>
        </w:tc>
        <w:tc>
          <w:tcPr>
            <w:tcW w:w="1444" w:type="dxa"/>
          </w:tcPr>
          <w:p w14:paraId="62580521" w14:textId="77777777" w:rsidR="00A0578F" w:rsidRDefault="00A0578F" w:rsidP="0035741C">
            <w:pPr>
              <w:pStyle w:val="TAL"/>
            </w:pPr>
            <w:r w:rsidRPr="00D165ED">
              <w:t>SupportedFeatures</w:t>
            </w:r>
          </w:p>
        </w:tc>
        <w:tc>
          <w:tcPr>
            <w:tcW w:w="425" w:type="dxa"/>
          </w:tcPr>
          <w:p w14:paraId="65C9BB79" w14:textId="77777777" w:rsidR="00A0578F" w:rsidRDefault="00A0578F" w:rsidP="0035741C">
            <w:pPr>
              <w:pStyle w:val="TAC"/>
            </w:pPr>
            <w:r w:rsidRPr="00D165ED">
              <w:t>C</w:t>
            </w:r>
          </w:p>
        </w:tc>
        <w:tc>
          <w:tcPr>
            <w:tcW w:w="1134" w:type="dxa"/>
          </w:tcPr>
          <w:p w14:paraId="0729EDCC" w14:textId="77777777" w:rsidR="00A0578F" w:rsidRDefault="00A0578F" w:rsidP="0035741C">
            <w:pPr>
              <w:pStyle w:val="TAL"/>
            </w:pPr>
            <w:r w:rsidRPr="00D165ED">
              <w:t>0..1</w:t>
            </w:r>
          </w:p>
        </w:tc>
        <w:tc>
          <w:tcPr>
            <w:tcW w:w="2410" w:type="dxa"/>
          </w:tcPr>
          <w:p w14:paraId="6E94609B" w14:textId="4A68B9D0" w:rsidR="00A0578F" w:rsidRPr="00D15E11" w:rsidRDefault="00A0578F" w:rsidP="0035741C">
            <w:pPr>
              <w:pStyle w:val="TAL"/>
              <w:rPr>
                <w:lang w:eastAsia="ja-JP"/>
              </w:rPr>
            </w:pPr>
            <w:r w:rsidRPr="00D165ED">
              <w:rPr>
                <w:rFonts w:cs="Arial"/>
                <w:szCs w:val="18"/>
                <w:lang w:eastAsia="zh-CN"/>
              </w:rPr>
              <w:t>This IE represents a l</w:t>
            </w:r>
            <w:r w:rsidRPr="00D165ED">
              <w:t>ist of Supported features as described in clause 5.</w:t>
            </w:r>
            <w:r>
              <w:t>1</w:t>
            </w:r>
            <w:r w:rsidRPr="00D165ED">
              <w:t>.8.</w:t>
            </w:r>
            <w:r>
              <w:t xml:space="preserve"> (NOTE 2)</w:t>
            </w:r>
          </w:p>
        </w:tc>
        <w:tc>
          <w:tcPr>
            <w:tcW w:w="2410" w:type="dxa"/>
          </w:tcPr>
          <w:p w14:paraId="4D4B0EAC" w14:textId="77777777" w:rsidR="00A0578F" w:rsidRDefault="00A0578F" w:rsidP="0035741C">
            <w:pPr>
              <w:pStyle w:val="TAL"/>
              <w:rPr>
                <w:rFonts w:cs="Arial"/>
                <w:szCs w:val="18"/>
              </w:rPr>
            </w:pPr>
          </w:p>
        </w:tc>
      </w:tr>
      <w:tr w:rsidR="00A0578F" w14:paraId="38370C8D" w14:textId="77777777" w:rsidTr="0035741C">
        <w:trPr>
          <w:jc w:val="center"/>
        </w:trPr>
        <w:tc>
          <w:tcPr>
            <w:tcW w:w="9524" w:type="dxa"/>
            <w:gridSpan w:val="6"/>
          </w:tcPr>
          <w:p w14:paraId="3FA999E0" w14:textId="1FBAFE46" w:rsidR="00A0578F" w:rsidRDefault="00A0578F" w:rsidP="0035741C">
            <w:pPr>
              <w:pStyle w:val="TAL"/>
              <w:rPr>
                <w:rFonts w:cs="Arial"/>
              </w:rPr>
            </w:pPr>
            <w:r>
              <w:t>NOTE</w:t>
            </w:r>
            <w:r w:rsidRPr="00CD26C6">
              <w:t> </w:t>
            </w:r>
            <w:r>
              <w:t>1:</w:t>
            </w:r>
            <w:r>
              <w:tab/>
            </w:r>
            <w:r w:rsidRPr="003107D3">
              <w:t>The</w:t>
            </w:r>
            <w:r w:rsidRPr="003107D3">
              <w:rPr>
                <w:rFonts w:cs="Arial"/>
                <w:lang w:eastAsia="ja-JP"/>
              </w:rPr>
              <w:t xml:space="preserve"> </w:t>
            </w:r>
            <w:r w:rsidRPr="003107D3">
              <w:rPr>
                <w:rFonts w:cs="Arial"/>
              </w:rPr>
              <w:t>"</w:t>
            </w:r>
            <w:r>
              <w:rPr>
                <w:noProof/>
                <w:lang w:eastAsia="zh-CN"/>
              </w:rPr>
              <w:t>multiP</w:t>
            </w:r>
            <w:r w:rsidRPr="00D165ED">
              <w:rPr>
                <w:noProof/>
                <w:lang w:eastAsia="zh-CN"/>
              </w:rPr>
              <w:t>rocInstruct</w:t>
            </w:r>
            <w:r>
              <w:rPr>
                <w:noProof/>
                <w:lang w:eastAsia="zh-CN"/>
              </w:rPr>
              <w:t>s</w:t>
            </w:r>
            <w:r w:rsidRPr="003107D3">
              <w:rPr>
                <w:lang w:eastAsia="zh-CN"/>
              </w:rPr>
              <w:t xml:space="preserve">" attribute shall be used instead of the </w:t>
            </w:r>
            <w:r w:rsidRPr="003107D3">
              <w:rPr>
                <w:rFonts w:cs="Arial"/>
              </w:rPr>
              <w:t>"</w:t>
            </w:r>
            <w:r>
              <w:rPr>
                <w:noProof/>
                <w:lang w:eastAsia="zh-CN"/>
              </w:rPr>
              <w:t>procInstruct</w:t>
            </w:r>
            <w:r w:rsidRPr="003107D3">
              <w:rPr>
                <w:lang w:eastAsia="zh-CN"/>
              </w:rPr>
              <w:t xml:space="preserve">" attribute when 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p>
          <w:p w14:paraId="68810203" w14:textId="378B333E" w:rsidR="00A0578F" w:rsidRDefault="00A0578F" w:rsidP="0035741C">
            <w:pPr>
              <w:pStyle w:val="TAL"/>
              <w:rPr>
                <w:rFonts w:cs="Arial"/>
                <w:szCs w:val="18"/>
              </w:rPr>
            </w:pPr>
            <w:r>
              <w:t>NOTE</w:t>
            </w:r>
            <w:r w:rsidRPr="00CD26C6">
              <w:t> </w:t>
            </w:r>
            <w:r>
              <w:t>2</w:t>
            </w:r>
            <w:r>
              <w:tab/>
            </w:r>
            <w:r w:rsidRPr="00D165ED">
              <w:rPr>
                <w:rFonts w:cs="Arial"/>
                <w:szCs w:val="18"/>
                <w:lang w:eastAsia="zh-CN"/>
              </w:rPr>
              <w:t>It</w:t>
            </w:r>
            <w:r w:rsidRPr="00D165ED">
              <w:rPr>
                <w:rFonts w:cs="Arial"/>
                <w:szCs w:val="18"/>
              </w:rPr>
              <w:t xml:space="preserve"> shall be present </w:t>
            </w:r>
            <w:r>
              <w:rPr>
                <w:rFonts w:cs="Arial"/>
                <w:szCs w:val="18"/>
              </w:rPr>
              <w:t xml:space="preserve">in the POST request </w:t>
            </w:r>
            <w:r w:rsidRPr="00D165ED">
              <w:rPr>
                <w:rFonts w:cs="Arial"/>
                <w:szCs w:val="18"/>
              </w:rPr>
              <w:t xml:space="preserve">if at least one feature defined in </w:t>
            </w:r>
            <w:r w:rsidRPr="00D165ED">
              <w:t>clause 5.</w:t>
            </w:r>
            <w:r>
              <w:t>1</w:t>
            </w:r>
            <w:r w:rsidRPr="00D165ED">
              <w:t>.8</w:t>
            </w:r>
            <w:r w:rsidRPr="00D165ED">
              <w:rPr>
                <w:rFonts w:cs="Arial"/>
                <w:szCs w:val="18"/>
              </w:rPr>
              <w:t xml:space="preserve"> is supported</w:t>
            </w:r>
            <w:r>
              <w:rPr>
                <w:rFonts w:cs="Arial"/>
                <w:szCs w:val="18"/>
              </w:rPr>
              <w:t>, and i</w:t>
            </w:r>
            <w:r w:rsidRPr="00D165ED">
              <w:rPr>
                <w:rFonts w:cs="Arial"/>
                <w:szCs w:val="18"/>
                <w:lang w:eastAsia="zh-CN"/>
              </w:rPr>
              <w:t>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p>
        </w:tc>
      </w:tr>
    </w:tbl>
    <w:p w14:paraId="6A449A8F" w14:textId="77777777" w:rsidR="00C23DEF" w:rsidRDefault="00C23DEF" w:rsidP="00C23DEF"/>
    <w:p w14:paraId="64EA43C0" w14:textId="77777777" w:rsidR="00C23DEF" w:rsidRDefault="005E6B88" w:rsidP="00C23DEF">
      <w:pPr>
        <w:pStyle w:val="50"/>
      </w:pPr>
      <w:bookmarkStart w:id="1017" w:name="_Toc88645359"/>
      <w:bookmarkStart w:id="1018" w:name="_Toc89426271"/>
      <w:bookmarkStart w:id="1019" w:name="_Toc94033156"/>
      <w:bookmarkStart w:id="1020" w:name="_Toc97037312"/>
      <w:bookmarkStart w:id="1021" w:name="_Toc97193096"/>
      <w:bookmarkStart w:id="1022" w:name="_Toc100953729"/>
      <w:bookmarkStart w:id="1023" w:name="_Toc104547380"/>
      <w:bookmarkStart w:id="1024" w:name="_Toc112939448"/>
      <w:bookmarkStart w:id="1025" w:name="_Toc114134829"/>
      <w:bookmarkStart w:id="1026" w:name="_Toc120683309"/>
      <w:r>
        <w:t>5.1.6.2.</w:t>
      </w:r>
      <w:r w:rsidR="007803A9">
        <w:t>4</w:t>
      </w:r>
      <w:r w:rsidR="00C23DEF">
        <w:tab/>
        <w:t xml:space="preserve">Type: </w:t>
      </w:r>
      <w:r w:rsidR="00C23DEF">
        <w:rPr>
          <w:lang w:val="en-US" w:eastAsia="zh-CN"/>
        </w:rPr>
        <w:t>MfafNotiInfo</w:t>
      </w:r>
      <w:bookmarkEnd w:id="1017"/>
      <w:bookmarkEnd w:id="1018"/>
      <w:bookmarkEnd w:id="1019"/>
      <w:bookmarkEnd w:id="1020"/>
      <w:bookmarkEnd w:id="1021"/>
      <w:bookmarkEnd w:id="1022"/>
      <w:bookmarkEnd w:id="1023"/>
      <w:bookmarkEnd w:id="1024"/>
      <w:bookmarkEnd w:id="1025"/>
      <w:bookmarkEnd w:id="1026"/>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027" w:name="_Toc72784189"/>
      <w:bookmarkStart w:id="1028" w:name="_Toc73041735"/>
      <w:bookmarkStart w:id="1029" w:name="_Toc81244796"/>
      <w:bookmarkStart w:id="1030" w:name="_Toc88645360"/>
      <w:bookmarkStart w:id="1031" w:name="_Toc89426272"/>
      <w:bookmarkStart w:id="1032" w:name="_Toc94033157"/>
      <w:bookmarkStart w:id="1033" w:name="_Toc97037313"/>
      <w:bookmarkStart w:id="1034" w:name="_Toc97193097"/>
      <w:bookmarkStart w:id="1035" w:name="_Toc100953730"/>
      <w:bookmarkStart w:id="1036" w:name="_Toc104547381"/>
      <w:bookmarkStart w:id="1037" w:name="_Toc112939449"/>
      <w:bookmarkStart w:id="1038" w:name="_Toc114134830"/>
      <w:bookmarkStart w:id="1039" w:name="_Toc120683310"/>
      <w:r>
        <w:rPr>
          <w:lang w:val="en-US"/>
        </w:rPr>
        <w:t>5.1.6.3</w:t>
      </w:r>
      <w:r>
        <w:rPr>
          <w:lang w:val="en-US"/>
        </w:rPr>
        <w:tab/>
        <w:t>Simple data types and enumerations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70A76FFA" w14:textId="77777777" w:rsidR="00345A8F" w:rsidRDefault="00D862C6">
      <w:pPr>
        <w:pStyle w:val="50"/>
      </w:pPr>
      <w:bookmarkStart w:id="1040" w:name="_Toc72784190"/>
      <w:bookmarkStart w:id="1041" w:name="_Toc73041736"/>
      <w:bookmarkStart w:id="1042" w:name="_Toc81244797"/>
      <w:bookmarkStart w:id="1043" w:name="_Toc88645361"/>
      <w:bookmarkStart w:id="1044" w:name="_Toc89426273"/>
      <w:bookmarkStart w:id="1045" w:name="_Toc94033158"/>
      <w:bookmarkStart w:id="1046" w:name="_Toc97037314"/>
      <w:bookmarkStart w:id="1047" w:name="_Toc97193098"/>
      <w:bookmarkStart w:id="1048" w:name="_Toc100953731"/>
      <w:bookmarkStart w:id="1049" w:name="_Toc104547382"/>
      <w:bookmarkStart w:id="1050" w:name="_Toc112939450"/>
      <w:bookmarkStart w:id="1051" w:name="_Toc114134831"/>
      <w:bookmarkStart w:id="1052" w:name="_Toc120683311"/>
      <w:r>
        <w:t>5.1.6.3.1</w:t>
      </w:r>
      <w:r>
        <w:tab/>
        <w:t>Introduction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053" w:name="_Toc72784191"/>
      <w:bookmarkStart w:id="1054" w:name="_Toc73041737"/>
      <w:bookmarkStart w:id="1055" w:name="_Toc81244798"/>
      <w:bookmarkStart w:id="1056" w:name="_Toc88645362"/>
      <w:bookmarkStart w:id="1057" w:name="_Toc89426274"/>
      <w:bookmarkStart w:id="1058" w:name="_Toc94033159"/>
      <w:bookmarkStart w:id="1059" w:name="_Toc97037315"/>
      <w:bookmarkStart w:id="1060" w:name="_Toc97193099"/>
      <w:bookmarkStart w:id="1061" w:name="_Toc100953732"/>
      <w:bookmarkStart w:id="1062" w:name="_Toc104547383"/>
      <w:bookmarkStart w:id="1063" w:name="_Toc112939451"/>
      <w:bookmarkStart w:id="1064" w:name="_Toc114134832"/>
      <w:bookmarkStart w:id="1065" w:name="_Toc120683312"/>
      <w:r>
        <w:t>5.1.6.3.2</w:t>
      </w:r>
      <w:r>
        <w:tab/>
        <w:t>Simple data types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066" w:name="_Toc72784194"/>
      <w:bookmarkStart w:id="1067" w:name="_Toc73041740"/>
      <w:bookmarkStart w:id="1068" w:name="_Toc81244801"/>
      <w:bookmarkStart w:id="1069" w:name="_Toc88645365"/>
      <w:bookmarkStart w:id="1070" w:name="_Toc89426277"/>
      <w:bookmarkStart w:id="1071" w:name="_Toc94033160"/>
      <w:bookmarkStart w:id="1072" w:name="_Toc97037316"/>
      <w:bookmarkStart w:id="1073" w:name="_Toc97193100"/>
      <w:bookmarkStart w:id="1074" w:name="_Toc100953733"/>
      <w:bookmarkStart w:id="1075" w:name="_Toc104547384"/>
      <w:bookmarkStart w:id="1076" w:name="_Toc112939452"/>
      <w:bookmarkStart w:id="1077" w:name="_Toc114134833"/>
      <w:bookmarkStart w:id="1078" w:name="_Toc12068331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079" w:name="_Toc72784197"/>
      <w:bookmarkStart w:id="1080" w:name="_Toc73041743"/>
      <w:bookmarkStart w:id="1081" w:name="_Toc81244804"/>
      <w:bookmarkStart w:id="1082" w:name="_Toc88645368"/>
      <w:bookmarkStart w:id="1083" w:name="_Toc89426280"/>
      <w:bookmarkStart w:id="1084" w:name="_Toc94033161"/>
      <w:bookmarkStart w:id="1085" w:name="_Toc97037317"/>
      <w:bookmarkStart w:id="1086" w:name="_Toc97193101"/>
      <w:bookmarkStart w:id="1087" w:name="_Toc100953734"/>
      <w:bookmarkStart w:id="1088" w:name="_Toc104547385"/>
      <w:bookmarkStart w:id="1089" w:name="_Toc112939453"/>
      <w:bookmarkStart w:id="1090" w:name="_Toc114134834"/>
      <w:bookmarkStart w:id="1091" w:name="_Toc120683314"/>
      <w:r>
        <w:t>5.1.6.5</w:t>
      </w:r>
      <w:r>
        <w:tab/>
        <w:t>Binary data</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092" w:name="_Toc72784199"/>
      <w:bookmarkStart w:id="1093" w:name="_Toc73041745"/>
      <w:bookmarkStart w:id="1094" w:name="_Toc81244806"/>
      <w:bookmarkStart w:id="1095" w:name="_Toc88645370"/>
      <w:bookmarkStart w:id="1096" w:name="_Toc89426282"/>
      <w:bookmarkStart w:id="1097" w:name="_Toc94033162"/>
      <w:bookmarkStart w:id="1098" w:name="_Toc97037318"/>
      <w:bookmarkStart w:id="1099" w:name="_Toc97193102"/>
      <w:bookmarkStart w:id="1100" w:name="_Toc100953735"/>
      <w:bookmarkStart w:id="1101" w:name="_Toc104547386"/>
      <w:bookmarkStart w:id="1102" w:name="_Toc112939454"/>
      <w:bookmarkStart w:id="1103" w:name="_Toc114134835"/>
      <w:bookmarkStart w:id="1104" w:name="_Toc120683315"/>
      <w:r>
        <w:t>5.1.7</w:t>
      </w:r>
      <w:r>
        <w:tab/>
        <w:t>Error Handling</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3B421E6" w14:textId="77777777" w:rsidR="00345A8F" w:rsidRDefault="00D862C6">
      <w:pPr>
        <w:pStyle w:val="40"/>
      </w:pPr>
      <w:bookmarkStart w:id="1105" w:name="_Toc72784200"/>
      <w:bookmarkStart w:id="1106" w:name="_Toc73041746"/>
      <w:bookmarkStart w:id="1107" w:name="_Toc81244807"/>
      <w:bookmarkStart w:id="1108" w:name="_Toc88645371"/>
      <w:bookmarkStart w:id="1109" w:name="_Toc89426283"/>
      <w:bookmarkStart w:id="1110" w:name="_Toc94033163"/>
      <w:bookmarkStart w:id="1111" w:name="_Toc97037319"/>
      <w:bookmarkStart w:id="1112" w:name="_Toc97193103"/>
      <w:bookmarkStart w:id="1113" w:name="_Toc100953736"/>
      <w:bookmarkStart w:id="1114" w:name="_Toc104547387"/>
      <w:bookmarkStart w:id="1115" w:name="_Toc112939455"/>
      <w:bookmarkStart w:id="1116" w:name="_Toc114134836"/>
      <w:bookmarkStart w:id="1117" w:name="_Toc120683316"/>
      <w:r>
        <w:t>5.1.7.1</w:t>
      </w:r>
      <w:r>
        <w:tab/>
        <w:t>General</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118" w:name="_Toc72784201"/>
      <w:bookmarkStart w:id="1119" w:name="_Toc73041747"/>
      <w:bookmarkStart w:id="1120" w:name="_Toc81244808"/>
      <w:bookmarkStart w:id="1121" w:name="_Toc88645372"/>
      <w:bookmarkStart w:id="1122" w:name="_Toc89426284"/>
      <w:bookmarkStart w:id="1123" w:name="_Toc94033164"/>
      <w:bookmarkStart w:id="1124" w:name="_Toc97037320"/>
      <w:bookmarkStart w:id="1125" w:name="_Toc97193104"/>
      <w:bookmarkStart w:id="1126" w:name="_Toc100953737"/>
      <w:bookmarkStart w:id="1127" w:name="_Toc104547388"/>
      <w:bookmarkStart w:id="1128" w:name="_Toc112939456"/>
      <w:bookmarkStart w:id="1129" w:name="_Toc114134837"/>
      <w:bookmarkStart w:id="1130" w:name="_Toc120683317"/>
      <w:r>
        <w:t>5.1.7.2</w:t>
      </w:r>
      <w:r>
        <w:tab/>
        <w:t>Protocol Errors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131" w:name="_Toc72784202"/>
      <w:bookmarkStart w:id="1132" w:name="_Toc73041748"/>
      <w:bookmarkStart w:id="1133" w:name="_Toc81244809"/>
      <w:bookmarkStart w:id="1134" w:name="_Toc88645373"/>
      <w:bookmarkStart w:id="1135" w:name="_Toc89426285"/>
      <w:bookmarkStart w:id="1136" w:name="_Toc94033165"/>
      <w:bookmarkStart w:id="1137" w:name="_Toc97037321"/>
      <w:bookmarkStart w:id="1138" w:name="_Toc97193105"/>
      <w:bookmarkStart w:id="1139" w:name="_Toc100953738"/>
      <w:bookmarkStart w:id="1140" w:name="_Toc104547389"/>
      <w:bookmarkStart w:id="1141" w:name="_Toc112939457"/>
      <w:bookmarkStart w:id="1142" w:name="_Toc114134838"/>
      <w:bookmarkStart w:id="1143" w:name="_Toc120683318"/>
      <w:r>
        <w:t>5.1.7.3</w:t>
      </w:r>
      <w:r>
        <w:tab/>
        <w:t>Application Errors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144" w:name="_Toc72784203"/>
      <w:bookmarkStart w:id="1145" w:name="_Toc73041749"/>
      <w:bookmarkStart w:id="1146" w:name="_Toc81244810"/>
      <w:bookmarkStart w:id="1147" w:name="_Toc88645374"/>
      <w:bookmarkStart w:id="1148" w:name="_Toc89426286"/>
      <w:bookmarkStart w:id="1149" w:name="_Toc94033166"/>
      <w:bookmarkStart w:id="1150" w:name="_Toc97037322"/>
      <w:bookmarkStart w:id="1151" w:name="_Toc97193106"/>
      <w:bookmarkStart w:id="1152" w:name="_Toc100953739"/>
      <w:bookmarkStart w:id="1153" w:name="_Toc104547390"/>
      <w:bookmarkStart w:id="1154" w:name="_Toc112939458"/>
      <w:bookmarkStart w:id="1155" w:name="_Toc114134839"/>
      <w:bookmarkStart w:id="1156" w:name="_Toc120683319"/>
      <w:r>
        <w:t>5.1.8</w:t>
      </w:r>
      <w:r>
        <w:rPr>
          <w:lang w:eastAsia="zh-CN"/>
        </w:rPr>
        <w:tab/>
        <w:t>Feature negotiation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A0578F" w14:paraId="021C1E78" w14:textId="77777777" w:rsidTr="00AD34D7">
        <w:trPr>
          <w:jc w:val="center"/>
        </w:trPr>
        <w:tc>
          <w:tcPr>
            <w:tcW w:w="1529" w:type="dxa"/>
            <w:shd w:val="clear" w:color="auto" w:fill="C0C0C0"/>
            <w:hideMark/>
          </w:tcPr>
          <w:p w14:paraId="6E546868" w14:textId="50F80431" w:rsidR="00A0578F" w:rsidRDefault="00A0578F" w:rsidP="00A0578F">
            <w:pPr>
              <w:pStyle w:val="TAH"/>
            </w:pPr>
            <w:r>
              <w:t>Feature number</w:t>
            </w:r>
          </w:p>
        </w:tc>
        <w:tc>
          <w:tcPr>
            <w:tcW w:w="2207" w:type="dxa"/>
            <w:shd w:val="clear" w:color="auto" w:fill="C0C0C0"/>
            <w:hideMark/>
          </w:tcPr>
          <w:p w14:paraId="3736409D" w14:textId="19A71F4E" w:rsidR="00A0578F" w:rsidRDefault="00A0578F" w:rsidP="00A0578F">
            <w:pPr>
              <w:pStyle w:val="TAH"/>
            </w:pPr>
            <w:r>
              <w:t>Feature Name</w:t>
            </w:r>
          </w:p>
        </w:tc>
        <w:tc>
          <w:tcPr>
            <w:tcW w:w="5758" w:type="dxa"/>
            <w:shd w:val="clear" w:color="auto" w:fill="C0C0C0"/>
            <w:hideMark/>
          </w:tcPr>
          <w:p w14:paraId="375990FE" w14:textId="3BBFA99C" w:rsidR="00A0578F" w:rsidRDefault="00A0578F" w:rsidP="00A0578F">
            <w:pPr>
              <w:pStyle w:val="TAH"/>
            </w:pPr>
            <w:r>
              <w:t>Description</w:t>
            </w:r>
          </w:p>
        </w:tc>
      </w:tr>
      <w:tr w:rsidR="00A0578F" w14:paraId="347D1880" w14:textId="77777777" w:rsidTr="00AD34D7">
        <w:trPr>
          <w:jc w:val="center"/>
        </w:trPr>
        <w:tc>
          <w:tcPr>
            <w:tcW w:w="1529" w:type="dxa"/>
          </w:tcPr>
          <w:p w14:paraId="0BC98BEF" w14:textId="42DAA1C2" w:rsidR="00A0578F" w:rsidRDefault="00A0578F" w:rsidP="00A0578F">
            <w:pPr>
              <w:pStyle w:val="TAL"/>
            </w:pPr>
            <w:r>
              <w:rPr>
                <w:rFonts w:hint="eastAsia"/>
                <w:lang w:eastAsia="zh-CN"/>
              </w:rPr>
              <w:t>1</w:t>
            </w:r>
          </w:p>
        </w:tc>
        <w:tc>
          <w:tcPr>
            <w:tcW w:w="2207" w:type="dxa"/>
          </w:tcPr>
          <w:p w14:paraId="4E09F4FE" w14:textId="587C7261" w:rsidR="00A0578F" w:rsidRDefault="00A0578F" w:rsidP="00A0578F">
            <w:pPr>
              <w:pStyle w:val="TAL"/>
            </w:pPr>
            <w:r>
              <w:rPr>
                <w:rFonts w:cs="Arial" w:hint="eastAsia"/>
                <w:szCs w:val="18"/>
                <w:lang w:eastAsia="zh-CN"/>
              </w:rPr>
              <w:t>Multi</w:t>
            </w:r>
            <w:r>
              <w:rPr>
                <w:noProof/>
                <w:lang w:eastAsia="zh-CN"/>
              </w:rPr>
              <w:t>ProcessingInstruction</w:t>
            </w:r>
          </w:p>
        </w:tc>
        <w:tc>
          <w:tcPr>
            <w:tcW w:w="5758" w:type="dxa"/>
          </w:tcPr>
          <w:p w14:paraId="6F088256" w14:textId="393CEA73" w:rsidR="00A0578F" w:rsidRDefault="00A0578F" w:rsidP="00A0578F">
            <w:pPr>
              <w:pStyle w:val="TAL"/>
              <w:rPr>
                <w:rFonts w:cs="Arial"/>
                <w:szCs w:val="18"/>
              </w:rPr>
            </w:pPr>
            <w:r>
              <w:t xml:space="preserve">Indicates the support of multiple </w:t>
            </w:r>
            <w:r>
              <w:rPr>
                <w:lang w:eastAsia="ja-JP"/>
              </w:rPr>
              <w:t>p</w:t>
            </w:r>
            <w:r w:rsidRPr="00D165ED">
              <w:rPr>
                <w:lang w:eastAsia="ja-JP"/>
              </w:rPr>
              <w:t>rocessing instructions</w:t>
            </w:r>
            <w:r>
              <w:t>.</w:t>
            </w:r>
          </w:p>
        </w:tc>
      </w:tr>
    </w:tbl>
    <w:p w14:paraId="3E21B8B2" w14:textId="77777777" w:rsidR="00345A8F" w:rsidRDefault="00345A8F"/>
    <w:p w14:paraId="2EB76878" w14:textId="77777777" w:rsidR="00345A8F" w:rsidRDefault="00D862C6" w:rsidP="0064130F">
      <w:pPr>
        <w:pStyle w:val="30"/>
      </w:pPr>
      <w:bookmarkStart w:id="1157" w:name="_Toc72784204"/>
      <w:bookmarkStart w:id="1158" w:name="_Toc73041750"/>
      <w:bookmarkStart w:id="1159" w:name="_Toc81244811"/>
      <w:bookmarkStart w:id="1160" w:name="_Toc88645375"/>
      <w:bookmarkStart w:id="1161" w:name="_Toc89426287"/>
      <w:bookmarkStart w:id="1162" w:name="_Toc94033167"/>
      <w:bookmarkStart w:id="1163" w:name="_Toc97037323"/>
      <w:bookmarkStart w:id="1164" w:name="_Toc97193107"/>
      <w:bookmarkStart w:id="1165" w:name="_Toc100953740"/>
      <w:bookmarkStart w:id="1166" w:name="_Toc104547391"/>
      <w:bookmarkStart w:id="1167" w:name="_Toc112939459"/>
      <w:bookmarkStart w:id="1168" w:name="_Toc114134840"/>
      <w:bookmarkStart w:id="1169" w:name="_Toc120683320"/>
      <w:r>
        <w:t>5.1.9</w:t>
      </w:r>
      <w:r>
        <w:tab/>
        <w:t>Security</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170" w:name="_Toc72784205"/>
      <w:bookmarkStart w:id="1171" w:name="_Toc73041751"/>
      <w:bookmarkStart w:id="1172" w:name="_Toc81244812"/>
      <w:bookmarkStart w:id="1173" w:name="_Toc88645376"/>
      <w:bookmarkStart w:id="1174" w:name="_Toc89426288"/>
      <w:bookmarkStart w:id="1175" w:name="_Toc94033168"/>
      <w:bookmarkStart w:id="1176" w:name="_Toc97037324"/>
      <w:bookmarkStart w:id="1177" w:name="_Toc97193108"/>
      <w:bookmarkStart w:id="1178" w:name="_Toc100953741"/>
      <w:bookmarkStart w:id="1179" w:name="_Toc104547392"/>
      <w:bookmarkStart w:id="1180" w:name="_Toc112939460"/>
      <w:bookmarkStart w:id="1181" w:name="_Toc114134841"/>
      <w:bookmarkStart w:id="1182" w:name="_Toc120683321"/>
      <w:r>
        <w:t>5.2</w:t>
      </w:r>
      <w:r>
        <w:tab/>
        <w:t>Nmfaf_3caDataManagement Service API</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DC993C3" w14:textId="77777777" w:rsidR="00345A8F" w:rsidRDefault="00D862C6">
      <w:pPr>
        <w:pStyle w:val="30"/>
      </w:pPr>
      <w:bookmarkStart w:id="1183" w:name="_Toc72784206"/>
      <w:bookmarkStart w:id="1184" w:name="_Toc73041752"/>
      <w:bookmarkStart w:id="1185" w:name="_Toc81244813"/>
      <w:bookmarkStart w:id="1186" w:name="_Toc88645377"/>
      <w:bookmarkStart w:id="1187" w:name="_Toc89426289"/>
      <w:bookmarkStart w:id="1188" w:name="_Toc94033169"/>
      <w:bookmarkStart w:id="1189" w:name="_Toc97037325"/>
      <w:bookmarkStart w:id="1190" w:name="_Toc97193109"/>
      <w:bookmarkStart w:id="1191" w:name="_Toc100953742"/>
      <w:bookmarkStart w:id="1192" w:name="_Toc104547393"/>
      <w:bookmarkStart w:id="1193" w:name="_Toc112939461"/>
      <w:bookmarkStart w:id="1194" w:name="_Toc114134842"/>
      <w:bookmarkStart w:id="1195" w:name="_Toc120683322"/>
      <w:r>
        <w:t>5.2.1</w:t>
      </w:r>
      <w:r>
        <w:tab/>
        <w:t>Introduction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196" w:name="_Toc72784207"/>
      <w:bookmarkStart w:id="1197" w:name="_Toc73041753"/>
      <w:bookmarkStart w:id="1198" w:name="_Toc81244814"/>
      <w:bookmarkStart w:id="1199" w:name="_Toc88645378"/>
      <w:bookmarkStart w:id="1200" w:name="_Toc89426290"/>
      <w:bookmarkStart w:id="1201" w:name="_Toc94033170"/>
      <w:bookmarkStart w:id="1202" w:name="_Toc97037326"/>
      <w:bookmarkStart w:id="1203" w:name="_Toc97193110"/>
      <w:bookmarkStart w:id="1204" w:name="_Toc100953743"/>
      <w:bookmarkStart w:id="1205" w:name="_Toc104547394"/>
      <w:bookmarkStart w:id="1206" w:name="_Toc112939462"/>
      <w:bookmarkStart w:id="1207" w:name="_Toc114134843"/>
      <w:bookmarkStart w:id="1208" w:name="_Toc120683323"/>
      <w:r>
        <w:t>5.2.2</w:t>
      </w:r>
      <w:r>
        <w:tab/>
        <w:t>Usage of HTTP</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2A193B6D" w14:textId="77777777" w:rsidR="00345A8F" w:rsidRDefault="00D862C6">
      <w:pPr>
        <w:pStyle w:val="40"/>
      </w:pPr>
      <w:bookmarkStart w:id="1209" w:name="_Toc72784208"/>
      <w:bookmarkStart w:id="1210" w:name="_Toc73041754"/>
      <w:bookmarkStart w:id="1211" w:name="_Toc81244815"/>
      <w:bookmarkStart w:id="1212" w:name="_Toc88645379"/>
      <w:bookmarkStart w:id="1213" w:name="_Toc89426291"/>
      <w:bookmarkStart w:id="1214" w:name="_Toc94033171"/>
      <w:bookmarkStart w:id="1215" w:name="_Toc97037327"/>
      <w:bookmarkStart w:id="1216" w:name="_Toc97193111"/>
      <w:bookmarkStart w:id="1217" w:name="_Toc100953744"/>
      <w:bookmarkStart w:id="1218" w:name="_Toc104547395"/>
      <w:bookmarkStart w:id="1219" w:name="_Toc112939463"/>
      <w:bookmarkStart w:id="1220" w:name="_Toc114134844"/>
      <w:bookmarkStart w:id="1221" w:name="_Toc120683324"/>
      <w:r>
        <w:t>5.2.2.1</w:t>
      </w:r>
      <w:r>
        <w:tab/>
        <w:t>General</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222" w:name="_Toc72784209"/>
      <w:bookmarkStart w:id="1223" w:name="_Toc73041755"/>
      <w:bookmarkStart w:id="1224" w:name="_Toc81244816"/>
      <w:bookmarkStart w:id="1225" w:name="_Toc88645380"/>
      <w:bookmarkStart w:id="1226" w:name="_Toc89426292"/>
      <w:bookmarkStart w:id="1227" w:name="_Toc94033172"/>
      <w:bookmarkStart w:id="1228" w:name="_Toc97037328"/>
      <w:bookmarkStart w:id="1229" w:name="_Toc97193112"/>
      <w:bookmarkStart w:id="1230" w:name="_Toc100953745"/>
      <w:bookmarkStart w:id="1231" w:name="_Toc104547396"/>
      <w:bookmarkStart w:id="1232" w:name="_Toc112939464"/>
      <w:bookmarkStart w:id="1233" w:name="_Toc114134845"/>
      <w:bookmarkStart w:id="1234" w:name="_Toc120683325"/>
      <w:r>
        <w:t>5.2.2.2</w:t>
      </w:r>
      <w:r>
        <w:tab/>
        <w:t>HTTP standard headers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C8F4D4A" w14:textId="77777777" w:rsidR="00345A8F" w:rsidRDefault="00D862C6">
      <w:pPr>
        <w:pStyle w:val="50"/>
        <w:rPr>
          <w:lang w:eastAsia="zh-CN"/>
        </w:rPr>
      </w:pPr>
      <w:bookmarkStart w:id="1235" w:name="_Toc72784210"/>
      <w:bookmarkStart w:id="1236" w:name="_Toc73041756"/>
      <w:bookmarkStart w:id="1237" w:name="_Toc81244817"/>
      <w:bookmarkStart w:id="1238" w:name="_Toc88645381"/>
      <w:bookmarkStart w:id="1239" w:name="_Toc89426293"/>
      <w:bookmarkStart w:id="1240" w:name="_Toc94033173"/>
      <w:bookmarkStart w:id="1241" w:name="_Toc97037329"/>
      <w:bookmarkStart w:id="1242" w:name="_Toc97193113"/>
      <w:bookmarkStart w:id="1243" w:name="_Toc100953746"/>
      <w:bookmarkStart w:id="1244" w:name="_Toc104547397"/>
      <w:bookmarkStart w:id="1245" w:name="_Toc112939465"/>
      <w:bookmarkStart w:id="1246" w:name="_Toc114134846"/>
      <w:bookmarkStart w:id="1247" w:name="_Toc120683326"/>
      <w:r>
        <w:t>5.2.2.2.1</w:t>
      </w:r>
      <w:r>
        <w:rPr>
          <w:rFonts w:hint="eastAsia"/>
          <w:lang w:eastAsia="zh-CN"/>
        </w:rPr>
        <w:tab/>
      </w:r>
      <w:r>
        <w:rPr>
          <w:lang w:eastAsia="zh-CN"/>
        </w:rPr>
        <w:t>General</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248" w:name="_Toc72784211"/>
      <w:bookmarkStart w:id="1249" w:name="_Toc73041757"/>
      <w:bookmarkStart w:id="1250" w:name="_Toc81244818"/>
      <w:bookmarkStart w:id="1251" w:name="_Toc88645382"/>
      <w:bookmarkStart w:id="1252" w:name="_Toc89426294"/>
      <w:bookmarkStart w:id="1253" w:name="_Toc94033174"/>
      <w:bookmarkStart w:id="1254" w:name="_Toc97037330"/>
      <w:bookmarkStart w:id="1255" w:name="_Toc97193114"/>
      <w:bookmarkStart w:id="1256" w:name="_Toc100953747"/>
      <w:bookmarkStart w:id="1257" w:name="_Toc104547398"/>
      <w:bookmarkStart w:id="1258" w:name="_Toc112939466"/>
      <w:bookmarkStart w:id="1259" w:name="_Toc114134847"/>
      <w:bookmarkStart w:id="1260" w:name="_Toc120683327"/>
      <w:r>
        <w:t>5.2.2.2.2</w:t>
      </w:r>
      <w:r>
        <w:tab/>
        <w:t>Content type</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261" w:name="_Toc72784212"/>
      <w:bookmarkStart w:id="1262" w:name="_Toc73041758"/>
      <w:bookmarkStart w:id="1263" w:name="_Toc81244819"/>
      <w:bookmarkStart w:id="1264" w:name="_Toc88645383"/>
      <w:bookmarkStart w:id="1265" w:name="_Toc89426295"/>
      <w:bookmarkStart w:id="1266" w:name="_Toc94033175"/>
      <w:bookmarkStart w:id="1267" w:name="_Toc97037331"/>
      <w:bookmarkStart w:id="1268" w:name="_Toc97193115"/>
      <w:bookmarkStart w:id="1269" w:name="_Toc100953748"/>
      <w:bookmarkStart w:id="1270" w:name="_Toc104547399"/>
      <w:bookmarkStart w:id="1271" w:name="_Toc112939467"/>
      <w:bookmarkStart w:id="1272" w:name="_Toc114134848"/>
      <w:bookmarkStart w:id="1273" w:name="_Toc120683328"/>
      <w:r>
        <w:t>5.2.2.3</w:t>
      </w:r>
      <w:r>
        <w:tab/>
        <w:t>HTTP custom headers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274" w:name="_Toc72784213"/>
      <w:bookmarkStart w:id="1275" w:name="_Toc73041759"/>
      <w:bookmarkStart w:id="1276" w:name="_Toc81244820"/>
      <w:bookmarkStart w:id="1277" w:name="_Toc88645384"/>
      <w:bookmarkStart w:id="1278" w:name="_Toc89426296"/>
      <w:bookmarkStart w:id="1279" w:name="_Toc94033176"/>
      <w:bookmarkStart w:id="1280" w:name="_Toc97037332"/>
      <w:bookmarkStart w:id="1281" w:name="_Toc97193116"/>
      <w:bookmarkStart w:id="1282" w:name="_Toc100953749"/>
      <w:bookmarkStart w:id="1283" w:name="_Toc104547400"/>
      <w:bookmarkStart w:id="1284" w:name="_Toc112939468"/>
      <w:bookmarkStart w:id="1285" w:name="_Toc114134849"/>
      <w:bookmarkStart w:id="1286" w:name="_Toc120683329"/>
      <w:r>
        <w:t>5.2.3</w:t>
      </w:r>
      <w:r>
        <w:tab/>
        <w:t>Resources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30EE9FE9" w14:textId="59B47378" w:rsidR="005B4BD5" w:rsidRDefault="00D862C6" w:rsidP="005B4BD5">
      <w:pPr>
        <w:pStyle w:val="40"/>
      </w:pPr>
      <w:bookmarkStart w:id="1287" w:name="_Toc72784214"/>
      <w:bookmarkStart w:id="1288" w:name="_Toc73041760"/>
      <w:bookmarkStart w:id="1289" w:name="_Toc81244821"/>
      <w:bookmarkStart w:id="1290" w:name="_Toc88645385"/>
      <w:bookmarkStart w:id="1291" w:name="_Toc89426297"/>
      <w:bookmarkStart w:id="1292" w:name="_Toc94033177"/>
      <w:bookmarkStart w:id="1293" w:name="_Toc97037333"/>
      <w:bookmarkStart w:id="1294" w:name="_Toc97193117"/>
      <w:bookmarkStart w:id="1295" w:name="_Toc100953750"/>
      <w:bookmarkStart w:id="1296" w:name="_Toc104547401"/>
      <w:bookmarkStart w:id="1297" w:name="_Toc112939469"/>
      <w:bookmarkStart w:id="1298" w:name="_Toc114134850"/>
      <w:bookmarkStart w:id="1299" w:name="_Toc120683330"/>
      <w:r>
        <w:t>5.2.3.1</w:t>
      </w:r>
      <w:r>
        <w:tab/>
        <w:t>Overview</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15pt" o:ole="">
            <v:imagedata r:id="rId32" o:title=""/>
          </v:shape>
          <o:OLEObject Type="Embed" ProgID="Visio.Drawing.15" ShapeID="_x0000_i1035" DrawAspect="Content" ObjectID="_1731296436"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300" w:name="_Toc97193118"/>
      <w:bookmarkStart w:id="1301" w:name="_Toc72784215"/>
      <w:bookmarkStart w:id="1302" w:name="_Toc73041761"/>
      <w:bookmarkStart w:id="1303" w:name="_Toc81244822"/>
      <w:bookmarkStart w:id="1304" w:name="_Toc88645386"/>
      <w:bookmarkStart w:id="1305" w:name="_Toc89426298"/>
      <w:bookmarkStart w:id="1306" w:name="_Toc94033178"/>
      <w:bookmarkStart w:id="1307" w:name="_Toc97037334"/>
      <w:bookmarkStart w:id="1308" w:name="_Toc100953751"/>
      <w:bookmarkStart w:id="1309" w:name="_Toc104547402"/>
      <w:bookmarkStart w:id="1310" w:name="_Toc112939470"/>
      <w:bookmarkStart w:id="1311" w:name="_Toc114134851"/>
      <w:bookmarkStart w:id="1312" w:name="_Toc120683331"/>
      <w:r>
        <w:t>5.2.3.2</w:t>
      </w:r>
      <w:r>
        <w:tab/>
        <w:t xml:space="preserve">Resource: </w:t>
      </w:r>
      <w:r w:rsidR="00171CBC">
        <w:t>MFAF Data or Analytics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3C94BDDD" w14:textId="77777777" w:rsidR="00345A8F" w:rsidRDefault="00D862C6">
      <w:pPr>
        <w:pStyle w:val="50"/>
      </w:pPr>
      <w:bookmarkStart w:id="1313" w:name="_Toc72784216"/>
      <w:bookmarkStart w:id="1314" w:name="_Toc73041762"/>
      <w:bookmarkStart w:id="1315" w:name="_Toc81244823"/>
      <w:bookmarkStart w:id="1316" w:name="_Toc88645387"/>
      <w:bookmarkStart w:id="1317" w:name="_Toc89426299"/>
      <w:bookmarkStart w:id="1318" w:name="_Toc94033179"/>
      <w:bookmarkStart w:id="1319" w:name="_Toc97037335"/>
      <w:bookmarkStart w:id="1320" w:name="_Toc97193119"/>
      <w:bookmarkStart w:id="1321" w:name="_Toc100953752"/>
      <w:bookmarkStart w:id="1322" w:name="_Toc104547403"/>
      <w:bookmarkStart w:id="1323" w:name="_Toc112939471"/>
      <w:bookmarkStart w:id="1324" w:name="_Toc114134852"/>
      <w:bookmarkStart w:id="1325" w:name="_Toc120683332"/>
      <w:r>
        <w:t>5.2.3.2.1</w:t>
      </w:r>
      <w:r>
        <w:tab/>
        <w:t>Description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30731F79" w14:textId="77777777" w:rsidR="00345A8F" w:rsidRDefault="00D862C6" w:rsidP="008C1A13">
      <w:pPr>
        <w:pStyle w:val="50"/>
      </w:pPr>
      <w:bookmarkStart w:id="1326" w:name="_Toc72784217"/>
      <w:bookmarkStart w:id="1327" w:name="_Toc73041763"/>
      <w:bookmarkStart w:id="1328" w:name="_Toc81244824"/>
      <w:bookmarkStart w:id="1329" w:name="_Toc88645388"/>
      <w:bookmarkStart w:id="1330" w:name="_Toc89426300"/>
      <w:bookmarkStart w:id="1331" w:name="_Toc94033180"/>
      <w:bookmarkStart w:id="1332" w:name="_Toc97037336"/>
      <w:bookmarkStart w:id="1333" w:name="_Toc97193120"/>
      <w:bookmarkStart w:id="1334" w:name="_Toc100953753"/>
      <w:bookmarkStart w:id="1335" w:name="_Toc104547404"/>
      <w:bookmarkStart w:id="1336" w:name="_Toc112939472"/>
      <w:bookmarkStart w:id="1337" w:name="_Toc114134853"/>
      <w:bookmarkStart w:id="1338" w:name="_Toc120683333"/>
      <w:r>
        <w:t>5.2.3.2.2</w:t>
      </w:r>
      <w:r>
        <w:tab/>
        <w:t>Resource Definition</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339" w:name="_Toc72784218"/>
      <w:bookmarkStart w:id="1340" w:name="_Toc73041764"/>
      <w:bookmarkStart w:id="1341" w:name="_Toc81244825"/>
      <w:bookmarkStart w:id="1342" w:name="_Toc88645389"/>
      <w:bookmarkStart w:id="1343" w:name="_Toc89426301"/>
      <w:bookmarkStart w:id="1344" w:name="_Toc94033181"/>
      <w:bookmarkStart w:id="1345" w:name="_Toc97037337"/>
      <w:bookmarkStart w:id="1346" w:name="_Toc97193121"/>
      <w:bookmarkStart w:id="1347" w:name="_Toc100953754"/>
      <w:bookmarkStart w:id="1348" w:name="_Toc104547405"/>
      <w:bookmarkStart w:id="1349" w:name="_Toc112939473"/>
      <w:bookmarkStart w:id="1350" w:name="_Toc114134854"/>
      <w:bookmarkStart w:id="1351" w:name="_Toc120683334"/>
      <w:r>
        <w:t>5.2.3.2.3</w:t>
      </w:r>
      <w:r>
        <w:tab/>
        <w:t>Resource Standard Methods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3549C62D" w14:textId="2BF54A66" w:rsidR="00345A8F" w:rsidRDefault="00D862C6">
      <w:pPr>
        <w:pStyle w:val="6"/>
      </w:pPr>
      <w:bookmarkStart w:id="1352" w:name="_Toc72784219"/>
      <w:bookmarkStart w:id="1353" w:name="_Toc73041765"/>
      <w:bookmarkStart w:id="1354" w:name="_Toc81244826"/>
      <w:bookmarkStart w:id="1355" w:name="_Toc88645390"/>
      <w:bookmarkStart w:id="1356" w:name="_Toc89426302"/>
      <w:bookmarkStart w:id="1357" w:name="_Toc94033182"/>
      <w:bookmarkStart w:id="1358" w:name="_Toc97037338"/>
      <w:bookmarkStart w:id="1359" w:name="_Toc97193122"/>
      <w:bookmarkStart w:id="1360" w:name="_Toc100953755"/>
      <w:bookmarkStart w:id="1361" w:name="_Toc104547406"/>
      <w:bookmarkStart w:id="1362" w:name="_Toc112939474"/>
      <w:bookmarkStart w:id="1363" w:name="_Toc114134855"/>
      <w:bookmarkStart w:id="1364" w:name="_Toc120683335"/>
      <w:r>
        <w:t>5.2.3.2.3.1</w:t>
      </w:r>
      <w:r>
        <w:tab/>
      </w:r>
      <w:bookmarkEnd w:id="1352"/>
      <w:bookmarkEnd w:id="1353"/>
      <w:bookmarkEnd w:id="1354"/>
      <w:bookmarkEnd w:id="1355"/>
      <w:bookmarkEnd w:id="1356"/>
      <w:bookmarkEnd w:id="1357"/>
      <w:r w:rsidR="00171CBC">
        <w:t>POST</w:t>
      </w:r>
      <w:bookmarkEnd w:id="1358"/>
      <w:bookmarkEnd w:id="1359"/>
      <w:bookmarkEnd w:id="1360"/>
      <w:bookmarkEnd w:id="1361"/>
      <w:bookmarkEnd w:id="1362"/>
      <w:bookmarkEnd w:id="1363"/>
      <w:bookmarkEnd w:id="136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365" w:name="_Toc72784228"/>
      <w:bookmarkStart w:id="1366" w:name="_Toc73041774"/>
      <w:bookmarkStart w:id="1367" w:name="_Toc81244835"/>
      <w:bookmarkStart w:id="1368" w:name="_Toc88645399"/>
      <w:bookmarkStart w:id="1369" w:name="_Toc89426311"/>
      <w:bookmarkStart w:id="1370" w:name="_Toc94033191"/>
      <w:bookmarkStart w:id="1371" w:name="_Toc97037339"/>
      <w:bookmarkStart w:id="1372" w:name="_Toc97193123"/>
      <w:bookmarkStart w:id="1373" w:name="_Toc100953756"/>
      <w:bookmarkStart w:id="1374" w:name="_Toc104547407"/>
      <w:bookmarkStart w:id="1375" w:name="_Toc112939475"/>
      <w:bookmarkStart w:id="1376" w:name="_Toc114134856"/>
      <w:bookmarkStart w:id="1377" w:name="_Toc120683336"/>
      <w:r>
        <w:t>5.2.4</w:t>
      </w:r>
      <w:r>
        <w:tab/>
        <w:t>Custom Operations without associated resources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378" w:name="_Toc72784234"/>
      <w:bookmarkStart w:id="1379" w:name="_Toc73041780"/>
      <w:bookmarkStart w:id="1380" w:name="_Toc81244841"/>
      <w:bookmarkStart w:id="1381" w:name="_Toc88645405"/>
      <w:bookmarkStart w:id="1382" w:name="_Toc89426317"/>
      <w:bookmarkStart w:id="1383" w:name="_Toc94033197"/>
      <w:bookmarkStart w:id="1384" w:name="_Toc97037340"/>
      <w:bookmarkStart w:id="1385" w:name="_Toc97193124"/>
      <w:bookmarkStart w:id="1386" w:name="_Toc100953757"/>
      <w:bookmarkStart w:id="1387" w:name="_Toc104547408"/>
      <w:bookmarkStart w:id="1388" w:name="_Toc112939476"/>
      <w:bookmarkStart w:id="1389" w:name="_Toc114134857"/>
      <w:bookmarkStart w:id="1390" w:name="_Toc120683337"/>
      <w:r>
        <w:t>5.2.5</w:t>
      </w:r>
      <w:r>
        <w:tab/>
        <w:t>Notifications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127D937F" w14:textId="77777777" w:rsidR="00345A8F" w:rsidRDefault="00D862C6">
      <w:pPr>
        <w:pStyle w:val="40"/>
      </w:pPr>
      <w:bookmarkStart w:id="1391" w:name="_Toc72784235"/>
      <w:bookmarkStart w:id="1392" w:name="_Toc73041781"/>
      <w:bookmarkStart w:id="1393" w:name="_Toc81244842"/>
      <w:bookmarkStart w:id="1394" w:name="_Toc88645406"/>
      <w:bookmarkStart w:id="1395" w:name="_Toc89426318"/>
      <w:bookmarkStart w:id="1396" w:name="_Toc94033198"/>
      <w:bookmarkStart w:id="1397" w:name="_Toc97037341"/>
      <w:bookmarkStart w:id="1398" w:name="_Toc97193125"/>
      <w:bookmarkStart w:id="1399" w:name="_Toc100953758"/>
      <w:bookmarkStart w:id="1400" w:name="_Toc104547409"/>
      <w:bookmarkStart w:id="1401" w:name="_Toc112939477"/>
      <w:bookmarkStart w:id="1402" w:name="_Toc114134858"/>
      <w:bookmarkStart w:id="1403" w:name="_Toc120683338"/>
      <w:r>
        <w:t>5.2.5.1</w:t>
      </w:r>
      <w:r>
        <w:tab/>
        <w:t>General</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404" w:name="_Toc88645407"/>
      <w:bookmarkStart w:id="1405" w:name="_Toc72784236"/>
      <w:bookmarkStart w:id="1406" w:name="_Toc73041782"/>
      <w:bookmarkStart w:id="1407" w:name="_Toc81244843"/>
      <w:bookmarkStart w:id="1408" w:name="_Toc89426319"/>
      <w:bookmarkStart w:id="1409" w:name="_Toc94033199"/>
      <w:bookmarkStart w:id="1410" w:name="_Toc97037342"/>
      <w:bookmarkStart w:id="1411" w:name="_Toc97193126"/>
      <w:bookmarkStart w:id="1412" w:name="_Toc100953759"/>
      <w:bookmarkStart w:id="1413" w:name="_Toc104547410"/>
      <w:bookmarkStart w:id="1414" w:name="_Toc112939478"/>
      <w:bookmarkStart w:id="1415" w:name="_Toc114134859"/>
      <w:bookmarkStart w:id="1416" w:name="_Toc120683339"/>
      <w:r>
        <w:t>5.2.5.2</w:t>
      </w:r>
      <w:r>
        <w:tab/>
      </w:r>
      <w:r w:rsidR="00EF7E8D">
        <w:rPr>
          <w:lang w:eastAsia="ja-JP"/>
        </w:rPr>
        <w:t>MFAF Notification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2662C52A" w14:textId="77777777" w:rsidR="00345A8F" w:rsidRDefault="00D862C6">
      <w:pPr>
        <w:pStyle w:val="50"/>
        <w:rPr>
          <w:noProof/>
        </w:rPr>
      </w:pPr>
      <w:bookmarkStart w:id="1417" w:name="_Toc72784237"/>
      <w:bookmarkStart w:id="1418" w:name="_Toc73041783"/>
      <w:bookmarkStart w:id="1419" w:name="_Toc81244844"/>
      <w:bookmarkStart w:id="1420" w:name="_Toc88645408"/>
      <w:bookmarkStart w:id="1421" w:name="_Toc89426320"/>
      <w:bookmarkStart w:id="1422" w:name="_Toc94033200"/>
      <w:bookmarkStart w:id="1423" w:name="_Toc97037343"/>
      <w:bookmarkStart w:id="1424" w:name="_Toc97193127"/>
      <w:bookmarkStart w:id="1425" w:name="_Toc100953760"/>
      <w:bookmarkStart w:id="1426" w:name="_Toc104547411"/>
      <w:bookmarkStart w:id="1427" w:name="_Toc112939479"/>
      <w:bookmarkStart w:id="1428" w:name="_Toc114134860"/>
      <w:bookmarkStart w:id="1429" w:name="_Toc120683340"/>
      <w:r>
        <w:t>5.2.5.2</w:t>
      </w:r>
      <w:r>
        <w:rPr>
          <w:noProof/>
        </w:rPr>
        <w:t>.1</w:t>
      </w:r>
      <w:r>
        <w:rPr>
          <w:noProof/>
        </w:rPr>
        <w:tab/>
        <w:t>Description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430" w:name="_Toc72784238"/>
      <w:bookmarkStart w:id="1431" w:name="_Toc73041784"/>
      <w:bookmarkStart w:id="1432" w:name="_Toc81244845"/>
      <w:bookmarkStart w:id="1433" w:name="_Toc88645409"/>
      <w:bookmarkStart w:id="1434" w:name="_Toc89426321"/>
      <w:bookmarkStart w:id="1435" w:name="_Toc94033201"/>
      <w:bookmarkStart w:id="1436" w:name="_Toc97037344"/>
      <w:bookmarkStart w:id="1437" w:name="_Toc97193128"/>
      <w:bookmarkStart w:id="1438" w:name="_Toc100953761"/>
      <w:bookmarkStart w:id="1439" w:name="_Toc104547412"/>
      <w:bookmarkStart w:id="1440" w:name="_Toc112939480"/>
      <w:bookmarkStart w:id="1441" w:name="_Toc114134861"/>
      <w:bookmarkStart w:id="1442" w:name="_Toc120683341"/>
      <w:r>
        <w:t>5.2.5.2</w:t>
      </w:r>
      <w:r>
        <w:rPr>
          <w:noProof/>
        </w:rPr>
        <w:t>.2</w:t>
      </w:r>
      <w:r>
        <w:rPr>
          <w:noProof/>
        </w:rPr>
        <w:tab/>
        <w:t>Target URI</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443" w:name="_Toc72784239"/>
      <w:bookmarkStart w:id="1444" w:name="_Toc73041785"/>
      <w:bookmarkStart w:id="1445" w:name="_Toc81244846"/>
      <w:bookmarkStart w:id="1446" w:name="_Toc88645410"/>
      <w:bookmarkStart w:id="1447" w:name="_Toc89426322"/>
      <w:bookmarkStart w:id="1448" w:name="_Toc94033202"/>
      <w:bookmarkStart w:id="1449" w:name="_Toc97037345"/>
      <w:bookmarkStart w:id="1450" w:name="_Toc97193129"/>
      <w:bookmarkStart w:id="1451" w:name="_Toc100953762"/>
      <w:bookmarkStart w:id="1452" w:name="_Toc104547413"/>
      <w:bookmarkStart w:id="1453" w:name="_Toc112939481"/>
      <w:bookmarkStart w:id="1454" w:name="_Toc114134862"/>
      <w:bookmarkStart w:id="1455" w:name="_Toc120683342"/>
      <w:r>
        <w:t>5.2.5.2</w:t>
      </w:r>
      <w:r>
        <w:rPr>
          <w:noProof/>
        </w:rPr>
        <w:t>.3</w:t>
      </w:r>
      <w:r>
        <w:rPr>
          <w:noProof/>
        </w:rPr>
        <w:tab/>
        <w:t>Standard Methods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968FC14" w14:textId="77777777" w:rsidR="00345A8F" w:rsidRDefault="00D862C6">
      <w:pPr>
        <w:pStyle w:val="6"/>
        <w:rPr>
          <w:noProof/>
        </w:rPr>
      </w:pPr>
      <w:bookmarkStart w:id="1456" w:name="_Toc72784240"/>
      <w:bookmarkStart w:id="1457" w:name="_Toc73041786"/>
      <w:bookmarkStart w:id="1458" w:name="_Toc81244847"/>
      <w:bookmarkStart w:id="1459" w:name="_Toc88645411"/>
      <w:bookmarkStart w:id="1460" w:name="_Toc89426323"/>
      <w:bookmarkStart w:id="1461" w:name="_Toc94033203"/>
      <w:bookmarkStart w:id="1462" w:name="_Toc97037346"/>
      <w:bookmarkStart w:id="1463" w:name="_Toc97193130"/>
      <w:bookmarkStart w:id="1464" w:name="_Toc100953763"/>
      <w:bookmarkStart w:id="1465" w:name="_Toc104547414"/>
      <w:bookmarkStart w:id="1466" w:name="_Toc112939482"/>
      <w:bookmarkStart w:id="1467" w:name="_Toc114134863"/>
      <w:bookmarkStart w:id="1468" w:name="_Toc120683343"/>
      <w:r>
        <w:t>5.2.5.2.3</w:t>
      </w:r>
      <w:r>
        <w:rPr>
          <w:noProof/>
        </w:rPr>
        <w:t>.1</w:t>
      </w:r>
      <w:r>
        <w:rPr>
          <w:noProof/>
        </w:rPr>
        <w:tab/>
        <w:t>POST</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2AAC166A" w14:textId="60B07C2A" w:rsidR="007764A1" w:rsidRDefault="007764A1" w:rsidP="007764A1">
      <w:pPr>
        <w:rPr>
          <w:noProof/>
        </w:rPr>
      </w:pPr>
      <w:bookmarkStart w:id="1469" w:name="_Toc97037347"/>
      <w:bookmarkStart w:id="1470" w:name="_Toc97193131"/>
      <w:bookmarkStart w:id="1471" w:name="_Toc100953764"/>
      <w:bookmarkStart w:id="1472"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2744B0F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114564F9"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2E3F6040"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505C4F24"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473" w:name="_Toc112939483"/>
      <w:bookmarkStart w:id="1474" w:name="_Toc114134864"/>
      <w:bookmarkStart w:id="1475" w:name="_Toc120683344"/>
      <w:r>
        <w:t>5.2.5.3</w:t>
      </w:r>
      <w:r>
        <w:tab/>
      </w:r>
      <w:r w:rsidR="0006338A">
        <w:rPr>
          <w:rFonts w:eastAsia="Times New Roman"/>
          <w:noProof/>
        </w:rPr>
        <w:t>Fetch</w:t>
      </w:r>
      <w:r>
        <w:rPr>
          <w:rFonts w:eastAsia="Times New Roman"/>
          <w:noProof/>
        </w:rPr>
        <w:t xml:space="preserve"> Notification</w:t>
      </w:r>
      <w:bookmarkEnd w:id="1469"/>
      <w:bookmarkEnd w:id="1470"/>
      <w:bookmarkEnd w:id="1471"/>
      <w:bookmarkEnd w:id="1472"/>
      <w:bookmarkEnd w:id="1473"/>
      <w:bookmarkEnd w:id="1474"/>
      <w:bookmarkEnd w:id="1475"/>
    </w:p>
    <w:p w14:paraId="2DC50027" w14:textId="77777777" w:rsidR="00171CBC" w:rsidRDefault="00171CBC" w:rsidP="00171CBC">
      <w:pPr>
        <w:pStyle w:val="50"/>
        <w:rPr>
          <w:noProof/>
        </w:rPr>
      </w:pPr>
      <w:bookmarkStart w:id="1476" w:name="_Toc97037348"/>
      <w:bookmarkStart w:id="1477" w:name="_Toc97193132"/>
      <w:bookmarkStart w:id="1478" w:name="_Toc100953765"/>
      <w:bookmarkStart w:id="1479" w:name="_Toc104547416"/>
      <w:bookmarkStart w:id="1480" w:name="_Toc112939484"/>
      <w:bookmarkStart w:id="1481" w:name="_Toc114134865"/>
      <w:bookmarkStart w:id="1482" w:name="_Toc120683345"/>
      <w:r>
        <w:t>5.2.5.3</w:t>
      </w:r>
      <w:r>
        <w:rPr>
          <w:noProof/>
        </w:rPr>
        <w:t>.1</w:t>
      </w:r>
      <w:r>
        <w:rPr>
          <w:noProof/>
        </w:rPr>
        <w:tab/>
        <w:t>Description</w:t>
      </w:r>
      <w:bookmarkEnd w:id="1476"/>
      <w:bookmarkEnd w:id="1477"/>
      <w:bookmarkEnd w:id="1478"/>
      <w:bookmarkEnd w:id="1479"/>
      <w:bookmarkEnd w:id="1480"/>
      <w:bookmarkEnd w:id="1481"/>
      <w:bookmarkEnd w:id="1482"/>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483" w:name="_Toc97037349"/>
      <w:bookmarkStart w:id="1484" w:name="_Toc97193133"/>
      <w:bookmarkStart w:id="1485" w:name="_Toc100953766"/>
      <w:bookmarkStart w:id="1486" w:name="_Toc104547417"/>
      <w:bookmarkStart w:id="1487" w:name="_Toc112939485"/>
      <w:bookmarkStart w:id="1488" w:name="_Toc114134866"/>
      <w:bookmarkStart w:id="1489" w:name="_Toc120683346"/>
      <w:r>
        <w:t>5.2.5.3</w:t>
      </w:r>
      <w:r>
        <w:rPr>
          <w:noProof/>
        </w:rPr>
        <w:t>.2</w:t>
      </w:r>
      <w:r>
        <w:rPr>
          <w:noProof/>
        </w:rPr>
        <w:tab/>
        <w:t>Target URI</w:t>
      </w:r>
      <w:bookmarkEnd w:id="1483"/>
      <w:bookmarkEnd w:id="1484"/>
      <w:bookmarkEnd w:id="1485"/>
      <w:bookmarkEnd w:id="1486"/>
      <w:bookmarkEnd w:id="1487"/>
      <w:bookmarkEnd w:id="1488"/>
      <w:bookmarkEnd w:id="1489"/>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490" w:name="_Toc83230072"/>
      <w:bookmarkStart w:id="1491" w:name="_Toc66277780"/>
      <w:bookmarkStart w:id="1492" w:name="_Toc56672222"/>
      <w:bookmarkStart w:id="1493" w:name="_Toc51761292"/>
      <w:bookmarkStart w:id="1494" w:name="_Toc50023802"/>
      <w:bookmarkStart w:id="1495" w:name="_Toc49935456"/>
      <w:bookmarkStart w:id="1496" w:name="_Toc45132989"/>
      <w:bookmarkStart w:id="1497" w:name="_Toc43298212"/>
      <w:bookmarkStart w:id="1498" w:name="_Toc39063154"/>
      <w:bookmarkStart w:id="1499" w:name="_Toc36037720"/>
      <w:bookmarkStart w:id="1500" w:name="_Toc34210695"/>
      <w:bookmarkStart w:id="1501" w:name="_Toc28011579"/>
      <w:bookmarkStart w:id="1502" w:name="_Toc97037350"/>
      <w:bookmarkStart w:id="1503" w:name="_Toc97193134"/>
      <w:bookmarkStart w:id="1504" w:name="_Toc100953767"/>
      <w:bookmarkStart w:id="1505" w:name="_Toc104547418"/>
      <w:bookmarkStart w:id="1506" w:name="_Toc112939486"/>
      <w:bookmarkStart w:id="1507" w:name="_Toc114134867"/>
      <w:bookmarkStart w:id="1508" w:name="_Toc120683347"/>
      <w:r>
        <w:rPr>
          <w:noProof/>
        </w:rPr>
        <w:t>5.2.5.3.3</w:t>
      </w:r>
      <w:r>
        <w:rPr>
          <w:noProof/>
        </w:rPr>
        <w:tab/>
        <w:t>Standard Methods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79F42D90" w14:textId="77777777" w:rsidR="00171CBC" w:rsidRDefault="00171CBC" w:rsidP="00171CBC">
      <w:pPr>
        <w:pStyle w:val="6"/>
      </w:pPr>
      <w:bookmarkStart w:id="1509" w:name="_Toc97037351"/>
      <w:bookmarkStart w:id="1510" w:name="_Toc97193135"/>
      <w:bookmarkStart w:id="1511" w:name="_Toc100953768"/>
      <w:bookmarkStart w:id="1512" w:name="_Toc104547419"/>
      <w:bookmarkStart w:id="1513" w:name="_Toc112939487"/>
      <w:bookmarkStart w:id="1514" w:name="_Toc114134868"/>
      <w:bookmarkStart w:id="1515" w:name="_Toc120683348"/>
      <w:r>
        <w:t>5.2.5.3.3.1</w:t>
      </w:r>
      <w:r>
        <w:tab/>
        <w:t>POST</w:t>
      </w:r>
      <w:bookmarkEnd w:id="1509"/>
      <w:bookmarkEnd w:id="1510"/>
      <w:bookmarkEnd w:id="1511"/>
      <w:bookmarkEnd w:id="1512"/>
      <w:bookmarkEnd w:id="1513"/>
      <w:bookmarkEnd w:id="1514"/>
      <w:bookmarkEnd w:id="1515"/>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516" w:name="_Toc72784242"/>
      <w:bookmarkStart w:id="1517" w:name="_Toc73041788"/>
      <w:bookmarkStart w:id="1518" w:name="_Toc81244849"/>
      <w:bookmarkStart w:id="1519" w:name="_Toc88645413"/>
      <w:bookmarkStart w:id="1520" w:name="_Toc89426325"/>
      <w:bookmarkStart w:id="1521" w:name="_Toc94033204"/>
      <w:bookmarkStart w:id="1522" w:name="_Toc97037352"/>
      <w:bookmarkStart w:id="1523" w:name="_Toc97193136"/>
      <w:bookmarkStart w:id="1524" w:name="_Toc100953769"/>
      <w:bookmarkStart w:id="1525" w:name="_Toc104547420"/>
      <w:bookmarkStart w:id="1526" w:name="_Toc112939488"/>
      <w:bookmarkStart w:id="1527" w:name="_Toc114134869"/>
      <w:bookmarkStart w:id="1528" w:name="_Toc120683349"/>
      <w:r>
        <w:t>5.2.6</w:t>
      </w:r>
      <w:r>
        <w:tab/>
        <w:t>Data Model</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C0DB856" w14:textId="77777777" w:rsidR="00345A8F" w:rsidRDefault="00D862C6">
      <w:pPr>
        <w:pStyle w:val="40"/>
      </w:pPr>
      <w:bookmarkStart w:id="1529" w:name="_Toc72784243"/>
      <w:bookmarkStart w:id="1530" w:name="_Toc73041789"/>
      <w:bookmarkStart w:id="1531" w:name="_Toc81244850"/>
      <w:bookmarkStart w:id="1532" w:name="_Toc88645414"/>
      <w:bookmarkStart w:id="1533" w:name="_Toc89426326"/>
      <w:bookmarkStart w:id="1534" w:name="_Toc94033205"/>
      <w:bookmarkStart w:id="1535" w:name="_Toc97037353"/>
      <w:bookmarkStart w:id="1536" w:name="_Toc97193137"/>
      <w:bookmarkStart w:id="1537" w:name="_Toc100953770"/>
      <w:bookmarkStart w:id="1538" w:name="_Toc104547421"/>
      <w:bookmarkStart w:id="1539" w:name="_Toc112939489"/>
      <w:bookmarkStart w:id="1540" w:name="_Toc114134870"/>
      <w:bookmarkStart w:id="1541" w:name="_Toc120683350"/>
      <w:r>
        <w:t>5.2.6.1</w:t>
      </w:r>
      <w:r>
        <w:tab/>
        <w:t>General</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542" w:name="_Toc72784244"/>
      <w:bookmarkStart w:id="1543" w:name="_Toc73041790"/>
      <w:bookmarkStart w:id="1544" w:name="_Toc81244851"/>
      <w:bookmarkStart w:id="1545" w:name="_Toc88645415"/>
      <w:bookmarkStart w:id="1546" w:name="_Toc89426327"/>
      <w:bookmarkStart w:id="1547" w:name="_Toc94033206"/>
      <w:bookmarkStart w:id="1548" w:name="_Toc97037354"/>
      <w:bookmarkStart w:id="1549" w:name="_Toc97193138"/>
      <w:bookmarkStart w:id="1550" w:name="_Toc100953771"/>
      <w:bookmarkStart w:id="1551" w:name="_Toc104547422"/>
      <w:bookmarkStart w:id="1552" w:name="_Toc112939490"/>
      <w:bookmarkStart w:id="1553" w:name="_Toc114134871"/>
      <w:bookmarkStart w:id="1554" w:name="_Toc120683351"/>
      <w:r>
        <w:rPr>
          <w:lang w:val="en-US"/>
        </w:rPr>
        <w:t>5.2.6.2</w:t>
      </w:r>
      <w:r>
        <w:rPr>
          <w:lang w:val="en-US"/>
        </w:rPr>
        <w:tab/>
        <w:t>Structured data types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0D542693" w14:textId="77777777" w:rsidR="00345A8F" w:rsidRDefault="00D862C6">
      <w:pPr>
        <w:pStyle w:val="50"/>
      </w:pPr>
      <w:bookmarkStart w:id="1555" w:name="_Toc72784245"/>
      <w:bookmarkStart w:id="1556" w:name="_Toc73041791"/>
      <w:bookmarkStart w:id="1557" w:name="_Toc81244852"/>
      <w:bookmarkStart w:id="1558" w:name="_Toc88645416"/>
      <w:bookmarkStart w:id="1559" w:name="_Toc89426328"/>
      <w:bookmarkStart w:id="1560" w:name="_Toc94033207"/>
      <w:bookmarkStart w:id="1561" w:name="_Toc97037355"/>
      <w:bookmarkStart w:id="1562" w:name="_Toc97193139"/>
      <w:bookmarkStart w:id="1563" w:name="_Toc100953772"/>
      <w:bookmarkStart w:id="1564" w:name="_Toc104547423"/>
      <w:bookmarkStart w:id="1565" w:name="_Toc112939491"/>
      <w:bookmarkStart w:id="1566" w:name="_Toc114134872"/>
      <w:bookmarkStart w:id="1567" w:name="_Toc120683352"/>
      <w:r>
        <w:t>5.2.6.2.1</w:t>
      </w:r>
      <w:r>
        <w:tab/>
        <w:t>Introduction</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568" w:name="_Toc97193140"/>
      <w:bookmarkStart w:id="1569" w:name="_Toc72784246"/>
      <w:bookmarkStart w:id="1570" w:name="_Toc73041792"/>
      <w:bookmarkStart w:id="1571" w:name="_Toc81244853"/>
      <w:bookmarkStart w:id="1572" w:name="_Toc88645417"/>
      <w:bookmarkStart w:id="1573" w:name="_Toc89426329"/>
      <w:bookmarkStart w:id="1574" w:name="_Toc94033208"/>
      <w:bookmarkStart w:id="1575" w:name="_Toc97037356"/>
      <w:bookmarkStart w:id="1576" w:name="_Toc100953773"/>
      <w:bookmarkStart w:id="1577" w:name="_Toc104547424"/>
      <w:bookmarkStart w:id="1578" w:name="_Toc112939492"/>
      <w:bookmarkStart w:id="1579" w:name="_Toc114134873"/>
      <w:bookmarkStart w:id="1580" w:name="_Toc120683353"/>
      <w:r>
        <w:t>5.2.6.2.2</w:t>
      </w:r>
      <w:r>
        <w:tab/>
        <w:t xml:space="preserve">Type: </w:t>
      </w:r>
      <w:r w:rsidR="00171CBC">
        <w:rPr>
          <w:noProof/>
        </w:rPr>
        <w:t>NmfafDataRetrievalNotification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581" w:name="_Hlk96706583"/>
            <w:r>
              <w:t>NmfafDataAnaNotification</w:t>
            </w:r>
            <w:bookmarkEnd w:id="1581"/>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582" w:name="_Hlk96682415"/>
            <w:r>
              <w:rPr>
                <w:lang w:eastAsia="ja-JP"/>
              </w:rPr>
              <w:t>fetchInstruction</w:t>
            </w:r>
            <w:bookmarkEnd w:id="1582"/>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583" w:name="_Toc97193141"/>
      <w:bookmarkStart w:id="1584" w:name="_Toc72784247"/>
      <w:bookmarkStart w:id="1585" w:name="_Toc73041793"/>
      <w:bookmarkStart w:id="1586" w:name="_Toc81244854"/>
      <w:bookmarkStart w:id="1587" w:name="_Toc88645418"/>
      <w:bookmarkStart w:id="1588" w:name="_Toc89426330"/>
      <w:bookmarkStart w:id="1589" w:name="_Toc94033209"/>
      <w:bookmarkStart w:id="1590" w:name="_Toc97037357"/>
      <w:bookmarkStart w:id="1591" w:name="_Toc100953774"/>
      <w:bookmarkStart w:id="1592" w:name="_Toc104547425"/>
      <w:bookmarkStart w:id="1593" w:name="_Toc112939493"/>
      <w:bookmarkStart w:id="1594" w:name="_Toc114134874"/>
      <w:bookmarkStart w:id="1595" w:name="_Toc120683354"/>
      <w:r>
        <w:t>5.2.6.2.3</w:t>
      </w:r>
      <w:r>
        <w:tab/>
        <w:t xml:space="preserve">Type: </w:t>
      </w:r>
      <w:r w:rsidR="00171CBC">
        <w:rPr>
          <w:rFonts w:hint="eastAsia"/>
        </w:rPr>
        <w:t>F</w:t>
      </w:r>
      <w:r w:rsidR="00171CBC">
        <w:t>etchInstruction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596" w:name="_Hlk96542976"/>
            <w:r>
              <w:t>fetchUri</w:t>
            </w:r>
            <w:bookmarkEnd w:id="1596"/>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597" w:name="_Toc97037358"/>
      <w:bookmarkStart w:id="1598" w:name="_Toc97193142"/>
      <w:bookmarkStart w:id="1599" w:name="_Toc100953775"/>
      <w:bookmarkStart w:id="1600" w:name="_Toc104547426"/>
      <w:bookmarkStart w:id="1601" w:name="_Toc112939494"/>
      <w:bookmarkStart w:id="1602" w:name="_Toc114134875"/>
      <w:bookmarkStart w:id="1603" w:name="_Toc120683355"/>
      <w:r>
        <w:t>5.2.6.2.4</w:t>
      </w:r>
      <w:r>
        <w:tab/>
        <w:t>Type: NmfafDataAnaNotification</w:t>
      </w:r>
      <w:bookmarkEnd w:id="1597"/>
      <w:bookmarkEnd w:id="1598"/>
      <w:bookmarkEnd w:id="1599"/>
      <w:bookmarkEnd w:id="1600"/>
      <w:bookmarkEnd w:id="1601"/>
      <w:bookmarkEnd w:id="1602"/>
      <w:bookmarkEnd w:id="1603"/>
    </w:p>
    <w:p w14:paraId="74834633" w14:textId="77777777" w:rsidR="00DF5DA5" w:rsidRDefault="00DF5DA5" w:rsidP="00DF5DA5">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r>
              <w:t>1..N</w:t>
            </w:r>
          </w:p>
        </w:tc>
        <w:tc>
          <w:tcPr>
            <w:tcW w:w="2410" w:type="dxa"/>
          </w:tcPr>
          <w:p w14:paraId="1522D61A" w14:textId="77777777" w:rsidR="00DF5DA5" w:rsidRDefault="00DF5DA5" w:rsidP="0035741C">
            <w:pPr>
              <w:pStyle w:val="TAL"/>
              <w:rPr>
                <w:rFonts w:cs="Arial"/>
                <w:szCs w:val="18"/>
              </w:rPr>
            </w:pPr>
            <w:r>
              <w:t>List of analytics subscription notifications. (NOTE 1)</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1604" w:name="_Hlk99036241"/>
            <w:r>
              <w:rPr>
                <w:noProof/>
                <w:lang w:eastAsia="zh-CN"/>
              </w:rPr>
              <w:t>dataNotif</w:t>
            </w:r>
            <w:bookmarkEnd w:id="1604"/>
          </w:p>
        </w:tc>
        <w:tc>
          <w:tcPr>
            <w:tcW w:w="1444" w:type="dxa"/>
          </w:tcPr>
          <w:p w14:paraId="24EBFFFB" w14:textId="77777777" w:rsidR="00DF5DA5" w:rsidRDefault="00DF5DA5" w:rsidP="0035741C">
            <w:pPr>
              <w:pStyle w:val="TAL"/>
              <w:rPr>
                <w:noProof/>
              </w:rPr>
            </w:pPr>
            <w:bookmarkStart w:id="1605" w:name="_Hlk99036224"/>
            <w:r>
              <w:t>DataNotificatio</w:t>
            </w:r>
            <w:bookmarkEnd w:id="1605"/>
            <w:r>
              <w:t>n</w:t>
            </w:r>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 1)</w:t>
            </w:r>
          </w:p>
        </w:tc>
        <w:tc>
          <w:tcPr>
            <w:tcW w:w="2410" w:type="dxa"/>
          </w:tcPr>
          <w:p w14:paraId="1C42EDC2" w14:textId="77777777" w:rsidR="00DF5DA5" w:rsidRDefault="00DF5DA5" w:rsidP="0035741C">
            <w:pPr>
              <w:pStyle w:val="TAL"/>
              <w:rPr>
                <w:rFonts w:cs="Arial"/>
                <w:szCs w:val="18"/>
              </w:rPr>
            </w:pPr>
          </w:p>
        </w:tc>
      </w:tr>
      <w:tr w:rsidR="00DF5DA5" w14:paraId="747DDDE2" w14:textId="77777777" w:rsidTr="0035741C">
        <w:trPr>
          <w:jc w:val="center"/>
        </w:trPr>
        <w:tc>
          <w:tcPr>
            <w:tcW w:w="1701" w:type="dxa"/>
          </w:tcPr>
          <w:p w14:paraId="1AF5933C" w14:textId="77777777" w:rsidR="00DF5DA5" w:rsidRDefault="00DF5DA5" w:rsidP="0035741C">
            <w:pPr>
              <w:pStyle w:val="TAL"/>
              <w:rPr>
                <w:noProof/>
                <w:lang w:eastAsia="zh-CN"/>
              </w:rPr>
            </w:pPr>
            <w:r>
              <w:rPr>
                <w:noProof/>
                <w:lang w:eastAsia="zh-CN"/>
              </w:rPr>
              <w:t>timeStamp</w:t>
            </w:r>
          </w:p>
        </w:tc>
        <w:tc>
          <w:tcPr>
            <w:tcW w:w="1444" w:type="dxa"/>
          </w:tcPr>
          <w:p w14:paraId="5A1E2AA1" w14:textId="77777777" w:rsidR="00DF5DA5" w:rsidRDefault="00DF5DA5" w:rsidP="0035741C">
            <w:pPr>
              <w:pStyle w:val="TAL"/>
            </w:pPr>
            <w:r>
              <w:t>DateTime</w:t>
            </w:r>
          </w:p>
        </w:tc>
        <w:tc>
          <w:tcPr>
            <w:tcW w:w="425" w:type="dxa"/>
          </w:tcPr>
          <w:p w14:paraId="5256476A" w14:textId="77777777" w:rsidR="00DF5DA5" w:rsidRDefault="00DF5DA5" w:rsidP="0035741C">
            <w:pPr>
              <w:pStyle w:val="TAC"/>
            </w:pPr>
            <w:r>
              <w:t>O</w:t>
            </w:r>
          </w:p>
        </w:tc>
        <w:tc>
          <w:tcPr>
            <w:tcW w:w="1134" w:type="dxa"/>
          </w:tcPr>
          <w:p w14:paraId="52FEA10C" w14:textId="77777777" w:rsidR="00DF5DA5" w:rsidRDefault="00DF5DA5" w:rsidP="0035741C">
            <w:pPr>
              <w:pStyle w:val="TAL"/>
            </w:pPr>
            <w:r>
              <w:t>0..1</w:t>
            </w:r>
          </w:p>
        </w:tc>
        <w:tc>
          <w:tcPr>
            <w:tcW w:w="2410" w:type="dxa"/>
          </w:tcPr>
          <w:p w14:paraId="0D7526A6" w14:textId="347C2668" w:rsidR="00DF5DA5" w:rsidRDefault="00DF5DA5" w:rsidP="0035741C">
            <w:pPr>
              <w:pStyle w:val="TAL"/>
            </w:pPr>
            <w:r>
              <w:rPr>
                <w:lang w:eastAsia="zh-CN"/>
              </w:rPr>
              <w:t>It represents the time when MFAF completed preparation of the requested analytics.</w:t>
            </w:r>
            <w:r>
              <w:t xml:space="preserve"> (NOTE 2)</w:t>
            </w:r>
          </w:p>
        </w:tc>
        <w:tc>
          <w:tcPr>
            <w:tcW w:w="2410" w:type="dxa"/>
          </w:tcPr>
          <w:p w14:paraId="62586740"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3AB6C4A8" w14:textId="0F9D9622" w:rsidR="00DF5DA5" w:rsidRPr="00AF319E" w:rsidRDefault="00DF5DA5" w:rsidP="00DF5DA5">
            <w:pPr>
              <w:pStyle w:val="TAN"/>
            </w:pPr>
            <w:r>
              <w:t>NOTE 2:</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r w:rsidRPr="00D165ED">
              <w:t>timeStampGen</w:t>
            </w:r>
            <w:r>
              <w:t xml:space="preserve">” attribute contained in dataNotification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1B13ABDF" w14:textId="77777777" w:rsidR="00171CBC" w:rsidRPr="00DF5DA5" w:rsidRDefault="00171CBC" w:rsidP="002E102B"/>
    <w:p w14:paraId="2AEEC64E" w14:textId="77777777" w:rsidR="00345A8F" w:rsidRDefault="00D862C6">
      <w:pPr>
        <w:pStyle w:val="40"/>
        <w:rPr>
          <w:lang w:val="en-US"/>
        </w:rPr>
      </w:pPr>
      <w:bookmarkStart w:id="1606" w:name="_Toc72784248"/>
      <w:bookmarkStart w:id="1607" w:name="_Toc73041794"/>
      <w:bookmarkStart w:id="1608" w:name="_Toc81244855"/>
      <w:bookmarkStart w:id="1609" w:name="_Toc88645419"/>
      <w:bookmarkStart w:id="1610" w:name="_Toc89426331"/>
      <w:bookmarkStart w:id="1611" w:name="_Toc94033210"/>
      <w:bookmarkStart w:id="1612" w:name="_Toc97037359"/>
      <w:bookmarkStart w:id="1613" w:name="_Toc97193143"/>
      <w:bookmarkStart w:id="1614" w:name="_Toc100953776"/>
      <w:bookmarkStart w:id="1615" w:name="_Toc104547427"/>
      <w:bookmarkStart w:id="1616" w:name="_Toc112939495"/>
      <w:bookmarkStart w:id="1617" w:name="_Toc114134876"/>
      <w:bookmarkStart w:id="1618" w:name="_Toc120683356"/>
      <w:r>
        <w:rPr>
          <w:lang w:val="en-US"/>
        </w:rPr>
        <w:t>5.2.6.3</w:t>
      </w:r>
      <w:r>
        <w:rPr>
          <w:lang w:val="en-US"/>
        </w:rPr>
        <w:tab/>
        <w:t>Simple data types and enumerations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4C0AAB95" w14:textId="77777777" w:rsidR="00345A8F" w:rsidRDefault="00D862C6">
      <w:pPr>
        <w:pStyle w:val="50"/>
      </w:pPr>
      <w:bookmarkStart w:id="1619" w:name="_Toc72784249"/>
      <w:bookmarkStart w:id="1620" w:name="_Toc73041795"/>
      <w:bookmarkStart w:id="1621" w:name="_Toc81244856"/>
      <w:bookmarkStart w:id="1622" w:name="_Toc88645420"/>
      <w:bookmarkStart w:id="1623" w:name="_Toc89426332"/>
      <w:bookmarkStart w:id="1624" w:name="_Toc94033211"/>
      <w:bookmarkStart w:id="1625" w:name="_Toc97037360"/>
      <w:bookmarkStart w:id="1626" w:name="_Toc97193144"/>
      <w:bookmarkStart w:id="1627" w:name="_Toc100953777"/>
      <w:bookmarkStart w:id="1628" w:name="_Toc104547428"/>
      <w:bookmarkStart w:id="1629" w:name="_Toc112939496"/>
      <w:bookmarkStart w:id="1630" w:name="_Toc114134877"/>
      <w:bookmarkStart w:id="1631" w:name="_Toc120683357"/>
      <w:r>
        <w:t>5.2.6.3.1</w:t>
      </w:r>
      <w:r>
        <w:tab/>
        <w:t>Introduction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632" w:name="_Toc72784250"/>
      <w:bookmarkStart w:id="1633" w:name="_Toc73041796"/>
      <w:bookmarkStart w:id="1634" w:name="_Toc81244857"/>
      <w:bookmarkStart w:id="1635" w:name="_Toc88645421"/>
      <w:bookmarkStart w:id="1636" w:name="_Toc89426333"/>
      <w:bookmarkStart w:id="1637" w:name="_Toc94033212"/>
      <w:bookmarkStart w:id="1638" w:name="_Toc97037361"/>
      <w:bookmarkStart w:id="1639" w:name="_Toc97193145"/>
      <w:bookmarkStart w:id="1640" w:name="_Toc100953778"/>
      <w:bookmarkStart w:id="1641" w:name="_Toc104547429"/>
      <w:bookmarkStart w:id="1642" w:name="_Toc112939497"/>
      <w:bookmarkStart w:id="1643" w:name="_Toc114134878"/>
      <w:bookmarkStart w:id="1644" w:name="_Toc120683358"/>
      <w:r>
        <w:t>5.2.6.3.2</w:t>
      </w:r>
      <w:r>
        <w:tab/>
        <w:t>Simple data types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645" w:name="_Toc72784253"/>
      <w:bookmarkStart w:id="1646" w:name="_Toc73041799"/>
      <w:bookmarkStart w:id="1647" w:name="_Toc81244860"/>
      <w:bookmarkStart w:id="1648" w:name="_Toc88645424"/>
      <w:bookmarkStart w:id="1649" w:name="_Toc89426336"/>
      <w:bookmarkStart w:id="1650" w:name="_Toc94033215"/>
      <w:bookmarkStart w:id="1651" w:name="_Toc97037362"/>
      <w:bookmarkStart w:id="1652" w:name="_Toc97193146"/>
      <w:bookmarkStart w:id="1653" w:name="_Toc100953779"/>
      <w:bookmarkStart w:id="1654" w:name="_Toc104547430"/>
      <w:bookmarkStart w:id="1655" w:name="_Toc112939498"/>
      <w:bookmarkStart w:id="1656" w:name="_Toc114134879"/>
      <w:bookmarkStart w:id="1657" w:name="_Toc120683359"/>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658" w:name="_Toc72784256"/>
      <w:bookmarkStart w:id="1659" w:name="_Toc73041802"/>
      <w:bookmarkStart w:id="1660" w:name="_Toc81244863"/>
      <w:bookmarkStart w:id="1661" w:name="_Toc88645427"/>
      <w:bookmarkStart w:id="1662" w:name="_Toc89426339"/>
      <w:bookmarkStart w:id="1663" w:name="_Toc94033218"/>
      <w:bookmarkStart w:id="1664" w:name="_Toc97037363"/>
      <w:bookmarkStart w:id="1665" w:name="_Toc97193147"/>
      <w:bookmarkStart w:id="1666" w:name="_Toc100953780"/>
      <w:bookmarkStart w:id="1667" w:name="_Toc104547431"/>
      <w:bookmarkStart w:id="1668" w:name="_Toc112939499"/>
      <w:bookmarkStart w:id="1669" w:name="_Toc114134880"/>
      <w:bookmarkStart w:id="1670" w:name="_Toc120683360"/>
      <w:r>
        <w:t>5.2.6.5</w:t>
      </w:r>
      <w:r>
        <w:tab/>
        <w:t>Binary data</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671" w:name="_Toc72784258"/>
      <w:bookmarkStart w:id="1672" w:name="_Toc73041804"/>
      <w:bookmarkStart w:id="1673" w:name="_Toc81244865"/>
      <w:bookmarkStart w:id="1674" w:name="_Toc88645429"/>
      <w:bookmarkStart w:id="1675" w:name="_Toc89426341"/>
      <w:bookmarkStart w:id="1676" w:name="_Toc94033220"/>
      <w:bookmarkStart w:id="1677" w:name="_Toc97037364"/>
      <w:bookmarkStart w:id="1678" w:name="_Toc97193148"/>
      <w:bookmarkStart w:id="1679" w:name="_Toc100953781"/>
      <w:bookmarkStart w:id="1680" w:name="_Toc104547432"/>
      <w:bookmarkStart w:id="1681" w:name="_Toc112939500"/>
      <w:bookmarkStart w:id="1682" w:name="_Toc114134881"/>
      <w:bookmarkStart w:id="1683" w:name="_Toc120683361"/>
      <w:r>
        <w:t>5.2.7</w:t>
      </w:r>
      <w:r>
        <w:tab/>
        <w:t>Error Handling</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C904052" w14:textId="77777777" w:rsidR="00345A8F" w:rsidRDefault="00D862C6">
      <w:pPr>
        <w:pStyle w:val="40"/>
      </w:pPr>
      <w:bookmarkStart w:id="1684" w:name="_Toc72784259"/>
      <w:bookmarkStart w:id="1685" w:name="_Toc73041805"/>
      <w:bookmarkStart w:id="1686" w:name="_Toc81244866"/>
      <w:bookmarkStart w:id="1687" w:name="_Toc88645430"/>
      <w:bookmarkStart w:id="1688" w:name="_Toc89426342"/>
      <w:bookmarkStart w:id="1689" w:name="_Toc94033221"/>
      <w:bookmarkStart w:id="1690" w:name="_Toc97037365"/>
      <w:bookmarkStart w:id="1691" w:name="_Toc97193149"/>
      <w:bookmarkStart w:id="1692" w:name="_Toc100953782"/>
      <w:bookmarkStart w:id="1693" w:name="_Toc104547433"/>
      <w:bookmarkStart w:id="1694" w:name="_Toc112939501"/>
      <w:bookmarkStart w:id="1695" w:name="_Toc114134882"/>
      <w:bookmarkStart w:id="1696" w:name="_Toc120683362"/>
      <w:r>
        <w:t>5.2.7.1</w:t>
      </w:r>
      <w:r>
        <w:tab/>
        <w:t>General</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697" w:name="_Toc72784260"/>
      <w:bookmarkStart w:id="1698" w:name="_Toc73041806"/>
      <w:bookmarkStart w:id="1699" w:name="_Toc81244867"/>
      <w:bookmarkStart w:id="1700" w:name="_Toc88645431"/>
      <w:bookmarkStart w:id="1701" w:name="_Toc89426343"/>
      <w:bookmarkStart w:id="1702" w:name="_Toc94033222"/>
      <w:bookmarkStart w:id="1703" w:name="_Toc97037366"/>
      <w:bookmarkStart w:id="1704" w:name="_Toc97193150"/>
      <w:bookmarkStart w:id="1705" w:name="_Toc100953783"/>
      <w:bookmarkStart w:id="1706" w:name="_Toc104547434"/>
      <w:bookmarkStart w:id="1707" w:name="_Toc112939502"/>
      <w:bookmarkStart w:id="1708" w:name="_Toc114134883"/>
      <w:bookmarkStart w:id="1709" w:name="_Toc120683363"/>
      <w:r>
        <w:t>5.2.7.2</w:t>
      </w:r>
      <w:r>
        <w:tab/>
        <w:t>Protocol Errors</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710" w:name="_Toc72784261"/>
      <w:bookmarkStart w:id="1711" w:name="_Toc73041807"/>
      <w:bookmarkStart w:id="1712" w:name="_Toc81244868"/>
      <w:bookmarkStart w:id="1713" w:name="_Toc88645432"/>
      <w:bookmarkStart w:id="1714" w:name="_Toc89426344"/>
      <w:bookmarkStart w:id="1715" w:name="_Toc94033223"/>
      <w:bookmarkStart w:id="1716" w:name="_Toc97037367"/>
      <w:bookmarkStart w:id="1717" w:name="_Toc97193151"/>
      <w:bookmarkStart w:id="1718" w:name="_Toc100953784"/>
      <w:bookmarkStart w:id="1719" w:name="_Toc104547435"/>
      <w:bookmarkStart w:id="1720" w:name="_Toc112939503"/>
      <w:bookmarkStart w:id="1721" w:name="_Toc114134884"/>
      <w:bookmarkStart w:id="1722" w:name="_Toc120683364"/>
      <w:r>
        <w:t>5.2.7.3</w:t>
      </w:r>
      <w:r>
        <w:tab/>
        <w:t>Application Errors</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723" w:name="_Toc72784262"/>
      <w:bookmarkStart w:id="1724" w:name="_Toc73041808"/>
      <w:bookmarkStart w:id="1725" w:name="_Toc81244869"/>
      <w:bookmarkStart w:id="1726" w:name="_Toc88645433"/>
      <w:bookmarkStart w:id="1727" w:name="_Toc89426345"/>
      <w:bookmarkStart w:id="1728" w:name="_Toc94033224"/>
      <w:bookmarkStart w:id="1729" w:name="_Toc97037368"/>
      <w:bookmarkStart w:id="1730" w:name="_Toc97193152"/>
      <w:bookmarkStart w:id="1731" w:name="_Toc100953785"/>
      <w:bookmarkStart w:id="1732" w:name="_Toc104547436"/>
      <w:bookmarkStart w:id="1733" w:name="_Toc112939504"/>
      <w:bookmarkStart w:id="1734" w:name="_Toc114134885"/>
      <w:bookmarkStart w:id="1735" w:name="_Toc120683365"/>
      <w:r>
        <w:t>5.2.8</w:t>
      </w:r>
      <w:r>
        <w:rPr>
          <w:lang w:eastAsia="zh-CN"/>
        </w:rPr>
        <w:tab/>
        <w:t>Feature negotiation</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736" w:name="_Toc72784263"/>
      <w:bookmarkStart w:id="1737" w:name="_Toc73041809"/>
      <w:bookmarkStart w:id="1738" w:name="_Toc81244870"/>
      <w:bookmarkStart w:id="1739" w:name="_Toc88645434"/>
      <w:bookmarkStart w:id="1740" w:name="_Toc89426346"/>
      <w:bookmarkStart w:id="1741" w:name="_Toc94033225"/>
      <w:bookmarkStart w:id="1742" w:name="_Toc97037369"/>
      <w:bookmarkStart w:id="1743" w:name="_Toc97193153"/>
      <w:bookmarkStart w:id="1744" w:name="_Toc100953786"/>
      <w:bookmarkStart w:id="1745" w:name="_Toc104547437"/>
      <w:bookmarkStart w:id="1746" w:name="_Toc112939505"/>
      <w:bookmarkStart w:id="1747" w:name="_Toc114134886"/>
      <w:bookmarkStart w:id="1748" w:name="_Toc120683366"/>
      <w:r>
        <w:t>5.2.9</w:t>
      </w:r>
      <w:r>
        <w:tab/>
        <w:t>Security</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53"/>
    <w:bookmarkEnd w:id="654"/>
    <w:p w14:paraId="7EF605FE" w14:textId="77777777" w:rsidR="00345A8F" w:rsidRDefault="00D862C6">
      <w:pPr>
        <w:pStyle w:val="8"/>
      </w:pPr>
      <w:r>
        <w:br w:type="page"/>
      </w:r>
      <w:bookmarkStart w:id="1749" w:name="_Toc510696650"/>
      <w:bookmarkStart w:id="1750" w:name="_Toc35971450"/>
      <w:bookmarkStart w:id="1751" w:name="_Toc36812181"/>
      <w:bookmarkStart w:id="1752" w:name="_Toc72784264"/>
      <w:bookmarkStart w:id="1753" w:name="_Toc73041810"/>
      <w:bookmarkStart w:id="1754" w:name="_Toc81244871"/>
      <w:bookmarkStart w:id="1755" w:name="_Toc88645435"/>
      <w:bookmarkStart w:id="1756" w:name="_Toc89426347"/>
      <w:bookmarkStart w:id="1757" w:name="_Toc94033226"/>
      <w:bookmarkStart w:id="1758" w:name="_Toc97037370"/>
      <w:bookmarkStart w:id="1759" w:name="_Toc97193154"/>
      <w:bookmarkStart w:id="1760" w:name="_Toc100953787"/>
      <w:bookmarkStart w:id="1761" w:name="_Toc104547438"/>
      <w:bookmarkStart w:id="1762" w:name="_Toc112939506"/>
      <w:bookmarkStart w:id="1763" w:name="_Toc114134887"/>
      <w:bookmarkStart w:id="1764" w:name="_Toc120683367"/>
      <w:r>
        <w:t>Annex A (normative):</w:t>
      </w:r>
      <w:r>
        <w:br/>
        <w:t>OpenAPI specification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3F50D20A" w14:textId="77777777" w:rsidR="00345A8F" w:rsidRDefault="00D862C6" w:rsidP="008C1A13">
      <w:pPr>
        <w:pStyle w:val="1"/>
      </w:pPr>
      <w:bookmarkStart w:id="1765" w:name="_Toc510696651"/>
      <w:bookmarkStart w:id="1766" w:name="_Toc35971451"/>
      <w:bookmarkStart w:id="1767" w:name="_Toc36812182"/>
      <w:bookmarkStart w:id="1768" w:name="_Toc72784265"/>
      <w:bookmarkStart w:id="1769" w:name="_Toc73041811"/>
      <w:bookmarkStart w:id="1770" w:name="_Toc81244872"/>
      <w:bookmarkStart w:id="1771" w:name="_Toc88645436"/>
      <w:bookmarkStart w:id="1772" w:name="_Toc89426348"/>
      <w:bookmarkStart w:id="1773" w:name="_Toc94033227"/>
      <w:bookmarkStart w:id="1774" w:name="_Toc97037371"/>
      <w:bookmarkStart w:id="1775" w:name="_Toc97193155"/>
      <w:bookmarkStart w:id="1776" w:name="_Toc100953788"/>
      <w:bookmarkStart w:id="1777" w:name="_Toc104547439"/>
      <w:bookmarkStart w:id="1778" w:name="_Toc112939507"/>
      <w:bookmarkStart w:id="1779" w:name="_Toc114134888"/>
      <w:bookmarkStart w:id="1780" w:name="_Toc120683368"/>
      <w:r>
        <w:t>A.1</w:t>
      </w:r>
      <w:r>
        <w:tab/>
        <w:t>General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A96B1B6" w14:textId="77777777" w:rsidR="00345A8F" w:rsidRDefault="00D862C6">
      <w:bookmarkStart w:id="1781"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1782"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783" w:name="_Toc72784266"/>
      <w:bookmarkStart w:id="1784" w:name="_Toc73041812"/>
      <w:bookmarkStart w:id="1785" w:name="_Toc81244873"/>
      <w:bookmarkStart w:id="1786" w:name="_Toc88645437"/>
      <w:bookmarkStart w:id="1787" w:name="_Toc89426349"/>
      <w:bookmarkStart w:id="1788" w:name="_Toc94033228"/>
      <w:bookmarkStart w:id="1789" w:name="_Toc97037372"/>
      <w:bookmarkStart w:id="1790" w:name="_Toc97193156"/>
      <w:bookmarkStart w:id="1791" w:name="_Toc100953789"/>
      <w:bookmarkStart w:id="1792" w:name="_Toc104547440"/>
      <w:bookmarkStart w:id="1793" w:name="_Toc112939508"/>
      <w:bookmarkStart w:id="1794" w:name="_Toc114134889"/>
      <w:bookmarkStart w:id="1795" w:name="_Toc120683369"/>
      <w:bookmarkEnd w:id="1781"/>
      <w:bookmarkEnd w:id="1782"/>
      <w:r>
        <w:t>A.2</w:t>
      </w:r>
      <w:r>
        <w:tab/>
        <w:t>Nmfaf_3daDataManagement API</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642F9C77"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w:t>
      </w:r>
      <w:r w:rsidR="00CF0C65">
        <w:rPr>
          <w:lang w:val="en-IN" w:eastAsia="en-IN"/>
        </w:rPr>
        <w:t>1</w:t>
      </w:r>
      <w:r w:rsidRPr="00B46B1E">
        <w:rPr>
          <w:lang w:val="en-IN" w:eastAsia="en-IN"/>
        </w:rPr>
        <w:t>.0</w:t>
      </w:r>
      <w:r w:rsidR="00CF0C65">
        <w:rPr>
          <w:lang w:val="en-IN" w:eastAsia="en-IN"/>
        </w:rPr>
        <w:t>-alpha.1</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2007B9A6"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r w:rsidR="00CF0C65">
        <w:t>V18</w:t>
      </w:r>
      <w:r>
        <w:t>.</w:t>
      </w:r>
      <w:r w:rsidR="00CF0C65">
        <w:t>0</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0B2B91E" w14:textId="77777777" w:rsidR="00C711F4" w:rsidRPr="00FE2281" w:rsidRDefault="00C711F4" w:rsidP="00C711F4">
      <w:pPr>
        <w:pStyle w:val="PL"/>
        <w:rPr>
          <w:lang w:val="en-IN" w:eastAsia="en-IN"/>
        </w:rPr>
      </w:pPr>
      <w:r w:rsidRPr="00FE2281">
        <w:rPr>
          <w:lang w:val="en-IN" w:eastAsia="en-IN"/>
        </w:rPr>
        <w:t xml:space="preserve">        '502':</w:t>
      </w:r>
    </w:p>
    <w:p w14:paraId="737496CD" w14:textId="77777777" w:rsidR="00C711F4" w:rsidRPr="00FE2281" w:rsidRDefault="00C711F4" w:rsidP="00C711F4">
      <w:pPr>
        <w:pStyle w:val="PL"/>
        <w:rPr>
          <w:lang w:val="en-IN" w:eastAsia="en-IN"/>
        </w:rPr>
      </w:pPr>
      <w:r w:rsidRPr="00FE2281">
        <w:rPr>
          <w:lang w:val="en-IN" w:eastAsia="en-IN"/>
        </w:rPr>
        <w:t xml:space="preserve">          $ref: 'TS29571_CommonData.yaml#/components/responses/502'</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252D34D2" w14:textId="77777777" w:rsidR="00C711F4" w:rsidRPr="00FE2281" w:rsidRDefault="00C711F4" w:rsidP="00C711F4">
      <w:pPr>
        <w:pStyle w:val="PL"/>
        <w:rPr>
          <w:lang w:val="en-IN" w:eastAsia="en-IN"/>
        </w:rPr>
      </w:pPr>
      <w:r w:rsidRPr="00FE2281">
        <w:rPr>
          <w:lang w:val="en-IN" w:eastAsia="en-IN"/>
        </w:rPr>
        <w:t xml:space="preserve">        '502':</w:t>
      </w:r>
    </w:p>
    <w:p w14:paraId="525018C1" w14:textId="77777777" w:rsidR="00C711F4" w:rsidRPr="00FE2281" w:rsidRDefault="00C711F4" w:rsidP="00C711F4">
      <w:pPr>
        <w:pStyle w:val="PL"/>
        <w:rPr>
          <w:lang w:val="en-IN" w:eastAsia="en-IN"/>
        </w:rPr>
      </w:pPr>
      <w:r w:rsidRPr="00FE2281">
        <w:rPr>
          <w:lang w:val="en-IN" w:eastAsia="en-IN"/>
        </w:rPr>
        <w:t xml:space="preserve">          $ref: 'TS29571_CommonData.yaml#/components/responses/502'</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5583B0C" w14:textId="77777777" w:rsidR="00C711F4" w:rsidRPr="00FE2281" w:rsidRDefault="00C711F4" w:rsidP="00C711F4">
      <w:pPr>
        <w:pStyle w:val="PL"/>
        <w:rPr>
          <w:lang w:val="en-IN" w:eastAsia="en-IN"/>
        </w:rPr>
      </w:pPr>
      <w:r w:rsidRPr="00FE2281">
        <w:rPr>
          <w:lang w:val="en-IN" w:eastAsia="en-IN"/>
        </w:rPr>
        <w:t xml:space="preserve">        '502':</w:t>
      </w:r>
    </w:p>
    <w:p w14:paraId="04DE39FE" w14:textId="77777777" w:rsidR="00C711F4" w:rsidRPr="00FE2281" w:rsidRDefault="00C711F4" w:rsidP="00C711F4">
      <w:pPr>
        <w:pStyle w:val="PL"/>
        <w:rPr>
          <w:lang w:val="en-IN" w:eastAsia="en-IN"/>
        </w:rPr>
      </w:pPr>
      <w:r w:rsidRPr="00FE2281">
        <w:rPr>
          <w:lang w:val="en-IN" w:eastAsia="en-IN"/>
        </w:rPr>
        <w:t xml:space="preserve">          $ref: 'TS29571_CommonData.yaml#/components/responses/502'</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364B5579" w14:textId="77777777" w:rsidR="00A0578F" w:rsidRDefault="00A0578F" w:rsidP="00A0578F">
      <w:pPr>
        <w:pStyle w:val="PL"/>
      </w:pPr>
      <w:r>
        <w:t xml:space="preserve">        </w:t>
      </w:r>
      <w:r>
        <w:rPr>
          <w:noProof/>
          <w:lang w:eastAsia="zh-CN"/>
        </w:rPr>
        <w:t>multiP</w:t>
      </w:r>
      <w:r w:rsidRPr="00D165ED">
        <w:rPr>
          <w:noProof/>
          <w:lang w:eastAsia="zh-CN"/>
        </w:rPr>
        <w:t>rocInstruct</w:t>
      </w:r>
      <w:r>
        <w:rPr>
          <w:noProof/>
          <w:lang w:eastAsia="zh-CN"/>
        </w:rPr>
        <w:t>s</w:t>
      </w:r>
      <w:r>
        <w:t>:</w:t>
      </w:r>
    </w:p>
    <w:p w14:paraId="031AC439" w14:textId="77777777" w:rsidR="00A0578F" w:rsidRDefault="00A0578F" w:rsidP="00A0578F">
      <w:pPr>
        <w:pStyle w:val="PL"/>
        <w:rPr>
          <w:lang w:eastAsia="zh-CN"/>
        </w:rPr>
      </w:pPr>
      <w:r>
        <w:rPr>
          <w:rFonts w:hint="eastAsia"/>
          <w:lang w:eastAsia="zh-CN"/>
        </w:rPr>
        <w:t xml:space="preserve"> </w:t>
      </w:r>
      <w:r>
        <w:rPr>
          <w:lang w:eastAsia="zh-CN"/>
        </w:rPr>
        <w:t xml:space="preserve">         type: array</w:t>
      </w:r>
    </w:p>
    <w:p w14:paraId="34E67A33" w14:textId="77777777" w:rsidR="00A0578F" w:rsidRDefault="00A0578F" w:rsidP="00A0578F">
      <w:pPr>
        <w:pStyle w:val="PL"/>
      </w:pPr>
      <w:r>
        <w:rPr>
          <w:rFonts w:hint="eastAsia"/>
          <w:lang w:eastAsia="zh-CN"/>
        </w:rPr>
        <w:t xml:space="preserve"> </w:t>
      </w:r>
      <w:r>
        <w:rPr>
          <w:lang w:eastAsia="zh-CN"/>
        </w:rPr>
        <w:t xml:space="preserve">         items:</w:t>
      </w:r>
    </w:p>
    <w:p w14:paraId="08EAD8EA" w14:textId="77777777" w:rsidR="00A0578F" w:rsidRDefault="00A0578F" w:rsidP="00A0578F">
      <w:pPr>
        <w:pStyle w:val="PL"/>
      </w:pPr>
      <w:r>
        <w:t xml:space="preserve">            </w:t>
      </w:r>
      <w:r>
        <w:rPr>
          <w:lang w:val="en-IN" w:eastAsia="en-IN"/>
        </w:rPr>
        <w:t>$ref: 'TS29574_Ndccf_DataManagement.yaml#/components/schemas/</w:t>
      </w:r>
      <w:r>
        <w:t>ProcessingInstruction'</w:t>
      </w:r>
    </w:p>
    <w:p w14:paraId="34904015" w14:textId="77777777" w:rsidR="00A0578F" w:rsidRDefault="00A0578F" w:rsidP="00A0578F">
      <w:pPr>
        <w:pStyle w:val="PL"/>
        <w:rPr>
          <w:lang w:eastAsia="zh-CN"/>
        </w:rPr>
      </w:pPr>
      <w:r>
        <w:rPr>
          <w:lang w:eastAsia="zh-CN"/>
        </w:rPr>
        <w:t xml:space="preserve">          minItems: 1</w:t>
      </w:r>
    </w:p>
    <w:p w14:paraId="1CF72C83" w14:textId="77777777" w:rsidR="00A0578F" w:rsidRDefault="00A0578F" w:rsidP="00A0578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p>
    <w:p w14:paraId="517370FC" w14:textId="77777777" w:rsidR="00A0578F" w:rsidRDefault="00A0578F" w:rsidP="00A0578F">
      <w:pPr>
        <w:pStyle w:val="PL"/>
      </w:pPr>
      <w:r>
        <w:t xml:space="preserve">        adrfId:</w:t>
      </w:r>
    </w:p>
    <w:p w14:paraId="54C253C1" w14:textId="77777777" w:rsidR="00A0578F" w:rsidRDefault="00A0578F" w:rsidP="00A0578F">
      <w:pPr>
        <w:pStyle w:val="PL"/>
      </w:pPr>
      <w:r>
        <w:t xml:space="preserve">          $ref: 'TS29571_CommonData.yaml#/components/schemas/NfInstanceId'</w:t>
      </w:r>
    </w:p>
    <w:p w14:paraId="3E13F5A5" w14:textId="77777777" w:rsidR="00A0578F" w:rsidRPr="00D165ED" w:rsidRDefault="00A0578F" w:rsidP="00A0578F">
      <w:pPr>
        <w:pStyle w:val="PL"/>
      </w:pPr>
      <w:r w:rsidRPr="00D165ED">
        <w:t xml:space="preserve">        suppFeat:</w:t>
      </w:r>
    </w:p>
    <w:p w14:paraId="1EC38F50" w14:textId="77777777" w:rsidR="00A0578F" w:rsidRDefault="00A0578F" w:rsidP="00A0578F">
      <w:pPr>
        <w:pStyle w:val="PL"/>
      </w:pPr>
      <w:r w:rsidRPr="00D165ED">
        <w:t xml:space="preserve">          $ref: 'TS29571_CommonData.yaml#/components/schemas/SupportedFeatures'</w:t>
      </w:r>
    </w:p>
    <w:p w14:paraId="3166DCF3" w14:textId="77777777" w:rsidR="001748B7" w:rsidRPr="00A0578F"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796" w:name="_Toc72784267"/>
      <w:bookmarkStart w:id="1797" w:name="_Toc73041813"/>
      <w:bookmarkStart w:id="1798" w:name="_Toc81244874"/>
      <w:bookmarkStart w:id="1799" w:name="_Toc88645438"/>
      <w:bookmarkStart w:id="1800" w:name="_Toc89426350"/>
      <w:bookmarkStart w:id="1801" w:name="_Toc94033229"/>
      <w:bookmarkStart w:id="1802" w:name="_Toc97037373"/>
      <w:bookmarkStart w:id="1803" w:name="_Toc97193157"/>
      <w:bookmarkStart w:id="1804" w:name="_Toc100953790"/>
      <w:bookmarkStart w:id="1805" w:name="_Toc104547441"/>
      <w:bookmarkStart w:id="1806" w:name="_Toc112939509"/>
      <w:bookmarkStart w:id="1807" w:name="_Toc114134890"/>
      <w:bookmarkStart w:id="1808" w:name="_Toc120683370"/>
      <w:r>
        <w:t>A.3</w:t>
      </w:r>
      <w:r>
        <w:tab/>
        <w:t>Nmfaf_3caDataManagement API</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71199AD8"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w:t>
      </w:r>
      <w:r w:rsidR="00CF0C65">
        <w:rPr>
          <w:lang w:val="en-IN" w:eastAsia="en-IN"/>
        </w:rPr>
        <w:t>1</w:t>
      </w:r>
      <w:r w:rsidRPr="00B46B1E">
        <w:rPr>
          <w:lang w:val="en-IN" w:eastAsia="en-IN"/>
        </w:rPr>
        <w:t>.</w:t>
      </w:r>
      <w:r w:rsidR="00CF0C65">
        <w:rPr>
          <w:lang w:val="en-IN" w:eastAsia="en-IN"/>
        </w:rPr>
        <w:t>0-alpha.1</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32085B18"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r w:rsidR="00CF0C65">
        <w:t>V18</w:t>
      </w:r>
      <w:r>
        <w:t>.</w:t>
      </w:r>
      <w:r w:rsidR="00CF0C65">
        <w:t>0</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7B3BA546" w14:textId="77777777" w:rsidR="00C711F4" w:rsidRDefault="00C711F4" w:rsidP="00C711F4">
      <w:pPr>
        <w:pStyle w:val="PL"/>
      </w:pPr>
      <w:r>
        <w:t xml:space="preserve">                '502':</w:t>
      </w:r>
    </w:p>
    <w:p w14:paraId="3A40584E" w14:textId="77777777" w:rsidR="00C711F4" w:rsidRDefault="00C711F4" w:rsidP="00C711F4">
      <w:pPr>
        <w:pStyle w:val="PL"/>
      </w:pPr>
      <w:r>
        <w:t xml:space="preserve">                  $ref: 'TS29571_CommonData.yaml#/components/responses/502'</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0730503A" w14:textId="77777777" w:rsidR="00C711F4" w:rsidRDefault="00C711F4" w:rsidP="00C711F4">
      <w:pPr>
        <w:pStyle w:val="PL"/>
      </w:pPr>
      <w:r>
        <w:t xml:space="preserve">                        '502':</w:t>
      </w:r>
    </w:p>
    <w:p w14:paraId="63828601" w14:textId="77777777" w:rsidR="00C711F4" w:rsidRDefault="00C711F4" w:rsidP="00C711F4">
      <w:pPr>
        <w:pStyle w:val="PL"/>
      </w:pPr>
      <w:r>
        <w:t xml:space="preserve">                          $ref: 'TS29571_CommonData.yaml#/components/responses/502'</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809" w:name="historyclause"/>
      <w:r>
        <w:br w:type="page"/>
      </w:r>
      <w:bookmarkStart w:id="1810" w:name="_Toc2086459"/>
      <w:bookmarkStart w:id="1811" w:name="_Toc72784268"/>
      <w:bookmarkStart w:id="1812" w:name="_Toc73041814"/>
      <w:bookmarkStart w:id="1813" w:name="_Toc81244875"/>
      <w:bookmarkStart w:id="1814" w:name="_Toc88645439"/>
      <w:bookmarkStart w:id="1815" w:name="_Toc89426351"/>
      <w:bookmarkStart w:id="1816" w:name="_Toc94033230"/>
      <w:bookmarkStart w:id="1817" w:name="_Toc97037374"/>
      <w:bookmarkStart w:id="1818" w:name="_Toc97193158"/>
      <w:bookmarkStart w:id="1819" w:name="_Toc100953791"/>
      <w:bookmarkStart w:id="1820" w:name="_Toc104547442"/>
      <w:bookmarkStart w:id="1821" w:name="_Toc112939510"/>
      <w:bookmarkStart w:id="1822" w:name="_Toc114134891"/>
      <w:bookmarkStart w:id="1823" w:name="_Toc120683371"/>
      <w:bookmarkEnd w:id="1809"/>
      <w:r>
        <w:t xml:space="preserve">Annex </w:t>
      </w:r>
      <w:r w:rsidR="00473E17">
        <w:t>B</w:t>
      </w:r>
      <w:r>
        <w:t xml:space="preserve"> (informative):</w:t>
      </w:r>
      <w:r>
        <w:br/>
        <w:t>Change history</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2357D5" w14:paraId="79C1473C" w14:textId="77777777" w:rsidTr="000243A9">
        <w:trPr>
          <w:gridAfter w:val="1"/>
          <w:wAfter w:w="6" w:type="dxa"/>
          <w:trHeight w:val="170"/>
        </w:trPr>
        <w:tc>
          <w:tcPr>
            <w:tcW w:w="800" w:type="dxa"/>
            <w:shd w:val="solid" w:color="FFFFFF" w:fill="auto"/>
          </w:tcPr>
          <w:p w14:paraId="2A08E9F5" w14:textId="3052E4A6" w:rsidR="002357D5" w:rsidRDefault="002357D5" w:rsidP="002357D5">
            <w:pPr>
              <w:pStyle w:val="TAL"/>
              <w:jc w:val="center"/>
              <w:rPr>
                <w:sz w:val="16"/>
                <w:szCs w:val="16"/>
              </w:rPr>
            </w:pPr>
            <w:r>
              <w:rPr>
                <w:rFonts w:hint="eastAsia"/>
                <w:sz w:val="16"/>
                <w:szCs w:val="16"/>
              </w:rPr>
              <w:t>2</w:t>
            </w:r>
            <w:r>
              <w:rPr>
                <w:sz w:val="16"/>
                <w:szCs w:val="16"/>
              </w:rPr>
              <w:t>022-11</w:t>
            </w:r>
          </w:p>
        </w:tc>
        <w:tc>
          <w:tcPr>
            <w:tcW w:w="995" w:type="dxa"/>
            <w:shd w:val="solid" w:color="FFFFFF" w:fill="auto"/>
          </w:tcPr>
          <w:p w14:paraId="33041361" w14:textId="3723B03D" w:rsidR="002357D5" w:rsidRDefault="002357D5" w:rsidP="002357D5">
            <w:pPr>
              <w:pStyle w:val="TAL"/>
              <w:jc w:val="center"/>
              <w:rPr>
                <w:sz w:val="16"/>
                <w:szCs w:val="16"/>
              </w:rPr>
            </w:pPr>
            <w:r>
              <w:rPr>
                <w:rFonts w:hint="eastAsia"/>
                <w:sz w:val="16"/>
                <w:szCs w:val="16"/>
              </w:rPr>
              <w:t>C</w:t>
            </w:r>
            <w:r>
              <w:rPr>
                <w:sz w:val="16"/>
                <w:szCs w:val="16"/>
              </w:rPr>
              <w:t>T3#125</w:t>
            </w:r>
          </w:p>
        </w:tc>
        <w:tc>
          <w:tcPr>
            <w:tcW w:w="992" w:type="dxa"/>
            <w:shd w:val="solid" w:color="FFFFFF" w:fill="auto"/>
          </w:tcPr>
          <w:p w14:paraId="3E682CA2" w14:textId="64881383" w:rsidR="002357D5" w:rsidRPr="003C316F" w:rsidRDefault="002357D5" w:rsidP="002357D5">
            <w:pPr>
              <w:pStyle w:val="TAL"/>
              <w:jc w:val="center"/>
              <w:rPr>
                <w:sz w:val="16"/>
                <w:szCs w:val="16"/>
              </w:rPr>
            </w:pPr>
            <w:r w:rsidRPr="002357D5">
              <w:rPr>
                <w:sz w:val="16"/>
                <w:szCs w:val="16"/>
              </w:rPr>
              <w:t>C3-225121</w:t>
            </w:r>
          </w:p>
        </w:tc>
        <w:tc>
          <w:tcPr>
            <w:tcW w:w="567" w:type="dxa"/>
            <w:shd w:val="solid" w:color="FFFFFF" w:fill="auto"/>
          </w:tcPr>
          <w:p w14:paraId="3D8505C3" w14:textId="7F10FA42" w:rsidR="002357D5" w:rsidRDefault="002357D5" w:rsidP="002357D5">
            <w:pPr>
              <w:pStyle w:val="TAL"/>
              <w:rPr>
                <w:sz w:val="16"/>
                <w:szCs w:val="16"/>
              </w:rPr>
            </w:pPr>
            <w:r w:rsidRPr="002357D5">
              <w:rPr>
                <w:sz w:val="16"/>
                <w:szCs w:val="16"/>
              </w:rPr>
              <w:t>0031</w:t>
            </w:r>
          </w:p>
        </w:tc>
        <w:tc>
          <w:tcPr>
            <w:tcW w:w="426" w:type="dxa"/>
            <w:shd w:val="solid" w:color="FFFFFF" w:fill="auto"/>
          </w:tcPr>
          <w:p w14:paraId="333AEB8C" w14:textId="77777777" w:rsidR="002357D5" w:rsidRPr="006D73F9" w:rsidRDefault="002357D5" w:rsidP="002357D5">
            <w:pPr>
              <w:pStyle w:val="TAL"/>
              <w:jc w:val="right"/>
              <w:rPr>
                <w:sz w:val="16"/>
                <w:szCs w:val="16"/>
              </w:rPr>
            </w:pPr>
          </w:p>
        </w:tc>
        <w:tc>
          <w:tcPr>
            <w:tcW w:w="425" w:type="dxa"/>
            <w:shd w:val="solid" w:color="FFFFFF" w:fill="auto"/>
          </w:tcPr>
          <w:p w14:paraId="766B2E4D" w14:textId="495DB069" w:rsidR="002357D5" w:rsidRDefault="002357D5" w:rsidP="002357D5">
            <w:pPr>
              <w:pStyle w:val="TAL"/>
              <w:jc w:val="center"/>
              <w:rPr>
                <w:sz w:val="16"/>
                <w:szCs w:val="16"/>
              </w:rPr>
            </w:pPr>
            <w:r w:rsidRPr="002357D5">
              <w:rPr>
                <w:sz w:val="16"/>
                <w:szCs w:val="16"/>
              </w:rPr>
              <w:t>F</w:t>
            </w:r>
          </w:p>
        </w:tc>
        <w:tc>
          <w:tcPr>
            <w:tcW w:w="4826" w:type="dxa"/>
            <w:shd w:val="solid" w:color="FFFFFF" w:fill="auto"/>
          </w:tcPr>
          <w:p w14:paraId="08DC3504" w14:textId="1D2DB19E" w:rsidR="002357D5" w:rsidRPr="00022F7E" w:rsidRDefault="002357D5" w:rsidP="002357D5">
            <w:pPr>
              <w:pStyle w:val="TAL"/>
              <w:rPr>
                <w:sz w:val="16"/>
                <w:szCs w:val="16"/>
              </w:rPr>
            </w:pPr>
            <w:r w:rsidRPr="002357D5">
              <w:rPr>
                <w:sz w:val="16"/>
                <w:szCs w:val="16"/>
              </w:rPr>
              <w:t>Adding the mandatory error code 502 Bad Gateway</w:t>
            </w:r>
          </w:p>
        </w:tc>
        <w:tc>
          <w:tcPr>
            <w:tcW w:w="708" w:type="dxa"/>
            <w:shd w:val="solid" w:color="FFFFFF" w:fill="auto"/>
          </w:tcPr>
          <w:p w14:paraId="02EA8371" w14:textId="15151830" w:rsidR="002357D5" w:rsidRPr="006B40C2" w:rsidRDefault="002357D5" w:rsidP="002357D5">
            <w:pPr>
              <w:pStyle w:val="TAL"/>
              <w:jc w:val="center"/>
              <w:rPr>
                <w:sz w:val="16"/>
                <w:szCs w:val="16"/>
              </w:rPr>
            </w:pPr>
            <w:r w:rsidRPr="00495265">
              <w:rPr>
                <w:rFonts w:hint="eastAsia"/>
                <w:sz w:val="16"/>
                <w:szCs w:val="16"/>
              </w:rPr>
              <w:t>1</w:t>
            </w:r>
            <w:r w:rsidRPr="00495265">
              <w:rPr>
                <w:sz w:val="16"/>
                <w:szCs w:val="16"/>
              </w:rPr>
              <w:t>8.0.0</w:t>
            </w:r>
          </w:p>
        </w:tc>
      </w:tr>
      <w:tr w:rsidR="002357D5" w14:paraId="2742299A" w14:textId="77777777" w:rsidTr="000243A9">
        <w:trPr>
          <w:gridAfter w:val="1"/>
          <w:wAfter w:w="6" w:type="dxa"/>
          <w:trHeight w:val="170"/>
        </w:trPr>
        <w:tc>
          <w:tcPr>
            <w:tcW w:w="800" w:type="dxa"/>
            <w:shd w:val="solid" w:color="FFFFFF" w:fill="auto"/>
          </w:tcPr>
          <w:p w14:paraId="5635D595" w14:textId="6F2CE0A9" w:rsidR="002357D5" w:rsidRDefault="002357D5" w:rsidP="002357D5">
            <w:pPr>
              <w:pStyle w:val="TAL"/>
              <w:jc w:val="center"/>
              <w:rPr>
                <w:sz w:val="16"/>
                <w:szCs w:val="16"/>
              </w:rPr>
            </w:pPr>
            <w:r>
              <w:rPr>
                <w:rFonts w:hint="eastAsia"/>
                <w:sz w:val="16"/>
                <w:szCs w:val="16"/>
              </w:rPr>
              <w:t>2</w:t>
            </w:r>
            <w:r>
              <w:rPr>
                <w:sz w:val="16"/>
                <w:szCs w:val="16"/>
              </w:rPr>
              <w:t>022-11</w:t>
            </w:r>
          </w:p>
        </w:tc>
        <w:tc>
          <w:tcPr>
            <w:tcW w:w="995" w:type="dxa"/>
            <w:shd w:val="solid" w:color="FFFFFF" w:fill="auto"/>
          </w:tcPr>
          <w:p w14:paraId="6A4F9ACE" w14:textId="27B39EB2" w:rsidR="002357D5" w:rsidRDefault="002357D5" w:rsidP="002357D5">
            <w:pPr>
              <w:pStyle w:val="TAL"/>
              <w:jc w:val="center"/>
              <w:rPr>
                <w:sz w:val="16"/>
                <w:szCs w:val="16"/>
              </w:rPr>
            </w:pPr>
            <w:r>
              <w:rPr>
                <w:rFonts w:hint="eastAsia"/>
                <w:sz w:val="16"/>
                <w:szCs w:val="16"/>
              </w:rPr>
              <w:t>C</w:t>
            </w:r>
            <w:r>
              <w:rPr>
                <w:sz w:val="16"/>
                <w:szCs w:val="16"/>
              </w:rPr>
              <w:t>T3#125</w:t>
            </w:r>
          </w:p>
        </w:tc>
        <w:tc>
          <w:tcPr>
            <w:tcW w:w="992" w:type="dxa"/>
            <w:shd w:val="solid" w:color="FFFFFF" w:fill="auto"/>
          </w:tcPr>
          <w:p w14:paraId="0AF2BD56" w14:textId="53616C05" w:rsidR="002357D5" w:rsidRPr="003C316F" w:rsidRDefault="002357D5" w:rsidP="002357D5">
            <w:pPr>
              <w:pStyle w:val="TAL"/>
              <w:jc w:val="center"/>
              <w:rPr>
                <w:sz w:val="16"/>
                <w:szCs w:val="16"/>
              </w:rPr>
            </w:pPr>
            <w:r w:rsidRPr="002357D5">
              <w:rPr>
                <w:sz w:val="16"/>
                <w:szCs w:val="16"/>
              </w:rPr>
              <w:t>C3-225219</w:t>
            </w:r>
          </w:p>
        </w:tc>
        <w:tc>
          <w:tcPr>
            <w:tcW w:w="567" w:type="dxa"/>
            <w:shd w:val="solid" w:color="FFFFFF" w:fill="auto"/>
          </w:tcPr>
          <w:p w14:paraId="1D564052" w14:textId="2A457E7E" w:rsidR="002357D5" w:rsidRDefault="002357D5" w:rsidP="002357D5">
            <w:pPr>
              <w:pStyle w:val="TAL"/>
              <w:rPr>
                <w:sz w:val="16"/>
                <w:szCs w:val="16"/>
              </w:rPr>
            </w:pPr>
            <w:r w:rsidRPr="002357D5">
              <w:rPr>
                <w:sz w:val="16"/>
                <w:szCs w:val="16"/>
              </w:rPr>
              <w:t>0034</w:t>
            </w:r>
          </w:p>
        </w:tc>
        <w:tc>
          <w:tcPr>
            <w:tcW w:w="426" w:type="dxa"/>
            <w:shd w:val="solid" w:color="FFFFFF" w:fill="auto"/>
          </w:tcPr>
          <w:p w14:paraId="10EE467C" w14:textId="77777777" w:rsidR="002357D5" w:rsidRPr="006D73F9" w:rsidRDefault="002357D5" w:rsidP="002357D5">
            <w:pPr>
              <w:pStyle w:val="TAL"/>
              <w:jc w:val="right"/>
              <w:rPr>
                <w:sz w:val="16"/>
                <w:szCs w:val="16"/>
              </w:rPr>
            </w:pPr>
          </w:p>
        </w:tc>
        <w:tc>
          <w:tcPr>
            <w:tcW w:w="425" w:type="dxa"/>
            <w:shd w:val="solid" w:color="FFFFFF" w:fill="auto"/>
          </w:tcPr>
          <w:p w14:paraId="2012BB78" w14:textId="47127327" w:rsidR="002357D5" w:rsidRDefault="002357D5" w:rsidP="002357D5">
            <w:pPr>
              <w:pStyle w:val="TAL"/>
              <w:jc w:val="center"/>
              <w:rPr>
                <w:sz w:val="16"/>
                <w:szCs w:val="16"/>
              </w:rPr>
            </w:pPr>
            <w:r w:rsidRPr="002357D5">
              <w:rPr>
                <w:sz w:val="16"/>
                <w:szCs w:val="16"/>
              </w:rPr>
              <w:t>F</w:t>
            </w:r>
          </w:p>
        </w:tc>
        <w:tc>
          <w:tcPr>
            <w:tcW w:w="4826" w:type="dxa"/>
            <w:shd w:val="solid" w:color="FFFFFF" w:fill="auto"/>
          </w:tcPr>
          <w:p w14:paraId="09AEBBD2" w14:textId="7D03C1E0" w:rsidR="002357D5" w:rsidRPr="00022F7E" w:rsidRDefault="002357D5" w:rsidP="002357D5">
            <w:pPr>
              <w:pStyle w:val="TAL"/>
              <w:rPr>
                <w:sz w:val="16"/>
                <w:szCs w:val="16"/>
              </w:rPr>
            </w:pPr>
            <w:r w:rsidRPr="002357D5">
              <w:rPr>
                <w:sz w:val="16"/>
                <w:szCs w:val="16"/>
              </w:rPr>
              <w:t>Correcting procedure description for dataNotif attribute</w:t>
            </w:r>
          </w:p>
        </w:tc>
        <w:tc>
          <w:tcPr>
            <w:tcW w:w="708" w:type="dxa"/>
            <w:shd w:val="solid" w:color="FFFFFF" w:fill="auto"/>
          </w:tcPr>
          <w:p w14:paraId="0F6816DF" w14:textId="654DB4D0" w:rsidR="002357D5" w:rsidRPr="006B40C2" w:rsidRDefault="002357D5" w:rsidP="002357D5">
            <w:pPr>
              <w:pStyle w:val="TAL"/>
              <w:jc w:val="center"/>
              <w:rPr>
                <w:sz w:val="16"/>
                <w:szCs w:val="16"/>
              </w:rPr>
            </w:pPr>
            <w:r w:rsidRPr="00495265">
              <w:rPr>
                <w:rFonts w:hint="eastAsia"/>
                <w:sz w:val="16"/>
                <w:szCs w:val="16"/>
              </w:rPr>
              <w:t>1</w:t>
            </w:r>
            <w:r w:rsidRPr="00495265">
              <w:rPr>
                <w:sz w:val="16"/>
                <w:szCs w:val="16"/>
              </w:rPr>
              <w:t>8.0.0</w:t>
            </w:r>
          </w:p>
        </w:tc>
      </w:tr>
      <w:tr w:rsidR="002357D5" w14:paraId="4B8BF577" w14:textId="77777777" w:rsidTr="000243A9">
        <w:trPr>
          <w:gridAfter w:val="1"/>
          <w:wAfter w:w="6" w:type="dxa"/>
          <w:trHeight w:val="170"/>
        </w:trPr>
        <w:tc>
          <w:tcPr>
            <w:tcW w:w="800" w:type="dxa"/>
            <w:shd w:val="solid" w:color="FFFFFF" w:fill="auto"/>
          </w:tcPr>
          <w:p w14:paraId="67AE83CC" w14:textId="30DBCA56" w:rsidR="002357D5" w:rsidRDefault="002357D5" w:rsidP="002357D5">
            <w:pPr>
              <w:pStyle w:val="TAL"/>
              <w:jc w:val="center"/>
              <w:rPr>
                <w:sz w:val="16"/>
                <w:szCs w:val="16"/>
              </w:rPr>
            </w:pPr>
            <w:r>
              <w:rPr>
                <w:rFonts w:hint="eastAsia"/>
                <w:sz w:val="16"/>
                <w:szCs w:val="16"/>
              </w:rPr>
              <w:t>2</w:t>
            </w:r>
            <w:r>
              <w:rPr>
                <w:sz w:val="16"/>
                <w:szCs w:val="16"/>
              </w:rPr>
              <w:t>022-11</w:t>
            </w:r>
          </w:p>
        </w:tc>
        <w:tc>
          <w:tcPr>
            <w:tcW w:w="995" w:type="dxa"/>
            <w:shd w:val="solid" w:color="FFFFFF" w:fill="auto"/>
          </w:tcPr>
          <w:p w14:paraId="2D0304F9" w14:textId="7AEE1D81" w:rsidR="002357D5" w:rsidRDefault="002357D5" w:rsidP="002357D5">
            <w:pPr>
              <w:pStyle w:val="TAL"/>
              <w:jc w:val="center"/>
              <w:rPr>
                <w:sz w:val="16"/>
                <w:szCs w:val="16"/>
              </w:rPr>
            </w:pPr>
            <w:r>
              <w:rPr>
                <w:rFonts w:hint="eastAsia"/>
                <w:sz w:val="16"/>
                <w:szCs w:val="16"/>
              </w:rPr>
              <w:t>C</w:t>
            </w:r>
            <w:r>
              <w:rPr>
                <w:sz w:val="16"/>
                <w:szCs w:val="16"/>
              </w:rPr>
              <w:t>T3#125</w:t>
            </w:r>
          </w:p>
        </w:tc>
        <w:tc>
          <w:tcPr>
            <w:tcW w:w="992" w:type="dxa"/>
            <w:shd w:val="solid" w:color="FFFFFF" w:fill="auto"/>
          </w:tcPr>
          <w:p w14:paraId="67E29275" w14:textId="5B79D714" w:rsidR="002357D5" w:rsidRPr="003C316F" w:rsidRDefault="002357D5" w:rsidP="002357D5">
            <w:pPr>
              <w:pStyle w:val="TAL"/>
              <w:jc w:val="center"/>
              <w:rPr>
                <w:sz w:val="16"/>
                <w:szCs w:val="16"/>
              </w:rPr>
            </w:pPr>
            <w:r w:rsidRPr="002357D5">
              <w:rPr>
                <w:sz w:val="16"/>
                <w:szCs w:val="16"/>
              </w:rPr>
              <w:t>C3-225707</w:t>
            </w:r>
          </w:p>
        </w:tc>
        <w:tc>
          <w:tcPr>
            <w:tcW w:w="567" w:type="dxa"/>
            <w:shd w:val="solid" w:color="FFFFFF" w:fill="auto"/>
          </w:tcPr>
          <w:p w14:paraId="7A196FB6" w14:textId="29D86EAB" w:rsidR="002357D5" w:rsidRDefault="002357D5" w:rsidP="002357D5">
            <w:pPr>
              <w:pStyle w:val="TAL"/>
              <w:rPr>
                <w:sz w:val="16"/>
                <w:szCs w:val="16"/>
              </w:rPr>
            </w:pPr>
            <w:r w:rsidRPr="002357D5">
              <w:rPr>
                <w:sz w:val="16"/>
                <w:szCs w:val="16"/>
              </w:rPr>
              <w:t>0035</w:t>
            </w:r>
          </w:p>
        </w:tc>
        <w:tc>
          <w:tcPr>
            <w:tcW w:w="426" w:type="dxa"/>
            <w:shd w:val="solid" w:color="FFFFFF" w:fill="auto"/>
          </w:tcPr>
          <w:p w14:paraId="3CDF97D2" w14:textId="6F1A653E" w:rsidR="002357D5" w:rsidRPr="006D73F9" w:rsidRDefault="002357D5" w:rsidP="002357D5">
            <w:pPr>
              <w:pStyle w:val="TAL"/>
              <w:jc w:val="right"/>
              <w:rPr>
                <w:sz w:val="16"/>
                <w:szCs w:val="16"/>
              </w:rPr>
            </w:pPr>
            <w:r w:rsidRPr="002357D5">
              <w:rPr>
                <w:sz w:val="16"/>
                <w:szCs w:val="16"/>
              </w:rPr>
              <w:t>1</w:t>
            </w:r>
          </w:p>
        </w:tc>
        <w:tc>
          <w:tcPr>
            <w:tcW w:w="425" w:type="dxa"/>
            <w:shd w:val="solid" w:color="FFFFFF" w:fill="auto"/>
          </w:tcPr>
          <w:p w14:paraId="68D0331F" w14:textId="62AAF488" w:rsidR="002357D5" w:rsidRDefault="002357D5" w:rsidP="002357D5">
            <w:pPr>
              <w:pStyle w:val="TAL"/>
              <w:jc w:val="center"/>
              <w:rPr>
                <w:sz w:val="16"/>
                <w:szCs w:val="16"/>
              </w:rPr>
            </w:pPr>
            <w:r w:rsidRPr="002357D5">
              <w:rPr>
                <w:sz w:val="16"/>
                <w:szCs w:val="16"/>
              </w:rPr>
              <w:t>F</w:t>
            </w:r>
          </w:p>
        </w:tc>
        <w:tc>
          <w:tcPr>
            <w:tcW w:w="4826" w:type="dxa"/>
            <w:shd w:val="solid" w:color="FFFFFF" w:fill="auto"/>
          </w:tcPr>
          <w:p w14:paraId="16461251" w14:textId="1431B985" w:rsidR="002357D5" w:rsidRPr="00022F7E" w:rsidRDefault="002357D5" w:rsidP="002357D5">
            <w:pPr>
              <w:pStyle w:val="TAL"/>
              <w:rPr>
                <w:sz w:val="16"/>
                <w:szCs w:val="16"/>
              </w:rPr>
            </w:pPr>
            <w:r w:rsidRPr="002357D5">
              <w:rPr>
                <w:sz w:val="16"/>
                <w:szCs w:val="16"/>
              </w:rPr>
              <w:t>Correction of data type of procInstruct</w:t>
            </w:r>
          </w:p>
        </w:tc>
        <w:tc>
          <w:tcPr>
            <w:tcW w:w="708" w:type="dxa"/>
            <w:shd w:val="solid" w:color="FFFFFF" w:fill="auto"/>
          </w:tcPr>
          <w:p w14:paraId="1939700A" w14:textId="711E856C" w:rsidR="002357D5" w:rsidRPr="006B40C2" w:rsidRDefault="002357D5" w:rsidP="002357D5">
            <w:pPr>
              <w:pStyle w:val="TAL"/>
              <w:jc w:val="center"/>
              <w:rPr>
                <w:sz w:val="16"/>
                <w:szCs w:val="16"/>
              </w:rPr>
            </w:pPr>
            <w:r w:rsidRPr="00495265">
              <w:rPr>
                <w:rFonts w:hint="eastAsia"/>
                <w:sz w:val="16"/>
                <w:szCs w:val="16"/>
              </w:rPr>
              <w:t>1</w:t>
            </w:r>
            <w:r w:rsidRPr="00495265">
              <w:rPr>
                <w:sz w:val="16"/>
                <w:szCs w:val="16"/>
              </w:rPr>
              <w:t>8.0.0</w:t>
            </w:r>
          </w:p>
        </w:tc>
      </w:tr>
      <w:tr w:rsidR="002357D5" w14:paraId="49657CBA" w14:textId="77777777" w:rsidTr="000243A9">
        <w:trPr>
          <w:gridAfter w:val="1"/>
          <w:wAfter w:w="6" w:type="dxa"/>
          <w:trHeight w:val="170"/>
        </w:trPr>
        <w:tc>
          <w:tcPr>
            <w:tcW w:w="800" w:type="dxa"/>
            <w:shd w:val="solid" w:color="FFFFFF" w:fill="auto"/>
          </w:tcPr>
          <w:p w14:paraId="7B3F2349" w14:textId="1BEEDD05" w:rsidR="002357D5" w:rsidRDefault="002357D5" w:rsidP="002357D5">
            <w:pPr>
              <w:pStyle w:val="TAL"/>
              <w:jc w:val="center"/>
              <w:rPr>
                <w:sz w:val="16"/>
                <w:szCs w:val="16"/>
              </w:rPr>
            </w:pPr>
            <w:r>
              <w:rPr>
                <w:rFonts w:hint="eastAsia"/>
                <w:sz w:val="16"/>
                <w:szCs w:val="16"/>
              </w:rPr>
              <w:t>2</w:t>
            </w:r>
            <w:r>
              <w:rPr>
                <w:sz w:val="16"/>
                <w:szCs w:val="16"/>
              </w:rPr>
              <w:t>022-11</w:t>
            </w:r>
          </w:p>
        </w:tc>
        <w:tc>
          <w:tcPr>
            <w:tcW w:w="995" w:type="dxa"/>
            <w:shd w:val="solid" w:color="FFFFFF" w:fill="auto"/>
          </w:tcPr>
          <w:p w14:paraId="4039A087" w14:textId="35A1C5BC" w:rsidR="002357D5" w:rsidRDefault="002357D5" w:rsidP="002357D5">
            <w:pPr>
              <w:pStyle w:val="TAL"/>
              <w:jc w:val="center"/>
              <w:rPr>
                <w:sz w:val="16"/>
                <w:szCs w:val="16"/>
              </w:rPr>
            </w:pPr>
            <w:r>
              <w:rPr>
                <w:rFonts w:hint="eastAsia"/>
                <w:sz w:val="16"/>
                <w:szCs w:val="16"/>
              </w:rPr>
              <w:t>C</w:t>
            </w:r>
            <w:r>
              <w:rPr>
                <w:sz w:val="16"/>
                <w:szCs w:val="16"/>
              </w:rPr>
              <w:t>T3#125</w:t>
            </w:r>
          </w:p>
        </w:tc>
        <w:tc>
          <w:tcPr>
            <w:tcW w:w="992" w:type="dxa"/>
            <w:shd w:val="solid" w:color="FFFFFF" w:fill="auto"/>
          </w:tcPr>
          <w:p w14:paraId="7DD0425E" w14:textId="6C3CFD3E" w:rsidR="002357D5" w:rsidRPr="003C316F" w:rsidRDefault="002357D5" w:rsidP="002357D5">
            <w:pPr>
              <w:pStyle w:val="TAL"/>
              <w:jc w:val="center"/>
              <w:rPr>
                <w:sz w:val="16"/>
                <w:szCs w:val="16"/>
              </w:rPr>
            </w:pPr>
            <w:r w:rsidRPr="002357D5">
              <w:rPr>
                <w:sz w:val="16"/>
                <w:szCs w:val="16"/>
              </w:rPr>
              <w:t>C3-225339</w:t>
            </w:r>
          </w:p>
        </w:tc>
        <w:tc>
          <w:tcPr>
            <w:tcW w:w="567" w:type="dxa"/>
            <w:shd w:val="solid" w:color="FFFFFF" w:fill="auto"/>
          </w:tcPr>
          <w:p w14:paraId="398EFC7F" w14:textId="5373ECBB" w:rsidR="002357D5" w:rsidRDefault="002357D5" w:rsidP="002357D5">
            <w:pPr>
              <w:pStyle w:val="TAL"/>
              <w:rPr>
                <w:sz w:val="16"/>
                <w:szCs w:val="16"/>
              </w:rPr>
            </w:pPr>
            <w:r w:rsidRPr="002357D5">
              <w:rPr>
                <w:sz w:val="16"/>
                <w:szCs w:val="16"/>
              </w:rPr>
              <w:t>0036</w:t>
            </w:r>
          </w:p>
        </w:tc>
        <w:tc>
          <w:tcPr>
            <w:tcW w:w="426" w:type="dxa"/>
            <w:shd w:val="solid" w:color="FFFFFF" w:fill="auto"/>
          </w:tcPr>
          <w:p w14:paraId="3D7960CA" w14:textId="77777777" w:rsidR="002357D5" w:rsidRPr="006D73F9" w:rsidRDefault="002357D5" w:rsidP="002357D5">
            <w:pPr>
              <w:pStyle w:val="TAL"/>
              <w:jc w:val="right"/>
              <w:rPr>
                <w:sz w:val="16"/>
                <w:szCs w:val="16"/>
              </w:rPr>
            </w:pPr>
          </w:p>
        </w:tc>
        <w:tc>
          <w:tcPr>
            <w:tcW w:w="425" w:type="dxa"/>
            <w:shd w:val="solid" w:color="FFFFFF" w:fill="auto"/>
          </w:tcPr>
          <w:p w14:paraId="7482F840" w14:textId="214DAE48" w:rsidR="002357D5" w:rsidRDefault="002357D5" w:rsidP="002357D5">
            <w:pPr>
              <w:pStyle w:val="TAL"/>
              <w:jc w:val="center"/>
              <w:rPr>
                <w:sz w:val="16"/>
                <w:szCs w:val="16"/>
              </w:rPr>
            </w:pPr>
            <w:r w:rsidRPr="002357D5">
              <w:rPr>
                <w:sz w:val="16"/>
                <w:szCs w:val="16"/>
              </w:rPr>
              <w:t>F</w:t>
            </w:r>
          </w:p>
        </w:tc>
        <w:tc>
          <w:tcPr>
            <w:tcW w:w="4826" w:type="dxa"/>
            <w:shd w:val="solid" w:color="FFFFFF" w:fill="auto"/>
          </w:tcPr>
          <w:p w14:paraId="5F7AAB68" w14:textId="52A6E2A1" w:rsidR="002357D5" w:rsidRPr="00022F7E" w:rsidRDefault="002357D5" w:rsidP="002357D5">
            <w:pPr>
              <w:pStyle w:val="TAL"/>
              <w:rPr>
                <w:sz w:val="16"/>
                <w:szCs w:val="16"/>
              </w:rPr>
            </w:pPr>
            <w:r w:rsidRPr="002357D5">
              <w:rPr>
                <w:sz w:val="16"/>
                <w:szCs w:val="16"/>
              </w:rPr>
              <w:t>Corrections to data type in POST header</w:t>
            </w:r>
          </w:p>
        </w:tc>
        <w:tc>
          <w:tcPr>
            <w:tcW w:w="708" w:type="dxa"/>
            <w:shd w:val="solid" w:color="FFFFFF" w:fill="auto"/>
          </w:tcPr>
          <w:p w14:paraId="000E8DE0" w14:textId="3AF175B9" w:rsidR="002357D5" w:rsidRPr="006B40C2" w:rsidRDefault="002357D5" w:rsidP="002357D5">
            <w:pPr>
              <w:pStyle w:val="TAL"/>
              <w:jc w:val="center"/>
              <w:rPr>
                <w:sz w:val="16"/>
                <w:szCs w:val="16"/>
              </w:rPr>
            </w:pPr>
            <w:r w:rsidRPr="00495265">
              <w:rPr>
                <w:rFonts w:hint="eastAsia"/>
                <w:sz w:val="16"/>
                <w:szCs w:val="16"/>
              </w:rPr>
              <w:t>1</w:t>
            </w:r>
            <w:r w:rsidRPr="00495265">
              <w:rPr>
                <w:sz w:val="16"/>
                <w:szCs w:val="16"/>
              </w:rPr>
              <w:t>8.0.0</w:t>
            </w:r>
          </w:p>
        </w:tc>
      </w:tr>
      <w:tr w:rsidR="002357D5" w14:paraId="496C14EB" w14:textId="77777777" w:rsidTr="000243A9">
        <w:trPr>
          <w:gridAfter w:val="1"/>
          <w:wAfter w:w="6" w:type="dxa"/>
          <w:trHeight w:val="170"/>
        </w:trPr>
        <w:tc>
          <w:tcPr>
            <w:tcW w:w="800" w:type="dxa"/>
            <w:shd w:val="solid" w:color="FFFFFF" w:fill="auto"/>
          </w:tcPr>
          <w:p w14:paraId="53DA2FA8" w14:textId="1A2B8AA0" w:rsidR="002357D5" w:rsidRDefault="002357D5" w:rsidP="002357D5">
            <w:pPr>
              <w:pStyle w:val="TAL"/>
              <w:jc w:val="center"/>
              <w:rPr>
                <w:sz w:val="16"/>
                <w:szCs w:val="16"/>
              </w:rPr>
            </w:pPr>
            <w:r>
              <w:rPr>
                <w:rFonts w:hint="eastAsia"/>
                <w:sz w:val="16"/>
                <w:szCs w:val="16"/>
              </w:rPr>
              <w:t>2</w:t>
            </w:r>
            <w:r>
              <w:rPr>
                <w:sz w:val="16"/>
                <w:szCs w:val="16"/>
              </w:rPr>
              <w:t>022-11</w:t>
            </w:r>
          </w:p>
        </w:tc>
        <w:tc>
          <w:tcPr>
            <w:tcW w:w="995" w:type="dxa"/>
            <w:shd w:val="solid" w:color="FFFFFF" w:fill="auto"/>
          </w:tcPr>
          <w:p w14:paraId="74632E06" w14:textId="1371E0FD" w:rsidR="002357D5" w:rsidRDefault="002357D5" w:rsidP="002357D5">
            <w:pPr>
              <w:pStyle w:val="TAL"/>
              <w:jc w:val="center"/>
              <w:rPr>
                <w:sz w:val="16"/>
                <w:szCs w:val="16"/>
              </w:rPr>
            </w:pPr>
            <w:r>
              <w:rPr>
                <w:rFonts w:hint="eastAsia"/>
                <w:sz w:val="16"/>
                <w:szCs w:val="16"/>
              </w:rPr>
              <w:t>C</w:t>
            </w:r>
            <w:r>
              <w:rPr>
                <w:sz w:val="16"/>
                <w:szCs w:val="16"/>
              </w:rPr>
              <w:t>T3#125</w:t>
            </w:r>
          </w:p>
        </w:tc>
        <w:tc>
          <w:tcPr>
            <w:tcW w:w="992" w:type="dxa"/>
            <w:shd w:val="solid" w:color="FFFFFF" w:fill="auto"/>
          </w:tcPr>
          <w:p w14:paraId="1BE98EE6" w14:textId="7ACC31B3" w:rsidR="002357D5" w:rsidRPr="003C316F" w:rsidRDefault="002357D5" w:rsidP="002357D5">
            <w:pPr>
              <w:pStyle w:val="TAL"/>
              <w:jc w:val="center"/>
              <w:rPr>
                <w:sz w:val="16"/>
                <w:szCs w:val="16"/>
              </w:rPr>
            </w:pPr>
            <w:r w:rsidRPr="002357D5">
              <w:rPr>
                <w:sz w:val="16"/>
                <w:szCs w:val="16"/>
              </w:rPr>
              <w:t>C3-225772</w:t>
            </w:r>
          </w:p>
        </w:tc>
        <w:tc>
          <w:tcPr>
            <w:tcW w:w="567" w:type="dxa"/>
            <w:shd w:val="solid" w:color="FFFFFF" w:fill="auto"/>
          </w:tcPr>
          <w:p w14:paraId="6A1BC4A0" w14:textId="3C23CCA9" w:rsidR="002357D5" w:rsidRDefault="002357D5" w:rsidP="002357D5">
            <w:pPr>
              <w:pStyle w:val="TAL"/>
              <w:rPr>
                <w:sz w:val="16"/>
                <w:szCs w:val="16"/>
              </w:rPr>
            </w:pPr>
            <w:r w:rsidRPr="002357D5">
              <w:rPr>
                <w:sz w:val="16"/>
                <w:szCs w:val="16"/>
              </w:rPr>
              <w:t>0037</w:t>
            </w:r>
          </w:p>
        </w:tc>
        <w:tc>
          <w:tcPr>
            <w:tcW w:w="426" w:type="dxa"/>
            <w:shd w:val="solid" w:color="FFFFFF" w:fill="auto"/>
          </w:tcPr>
          <w:p w14:paraId="46531B5F" w14:textId="446F3454" w:rsidR="002357D5" w:rsidRPr="006D73F9" w:rsidRDefault="002357D5" w:rsidP="002357D5">
            <w:pPr>
              <w:pStyle w:val="TAL"/>
              <w:jc w:val="right"/>
              <w:rPr>
                <w:sz w:val="16"/>
                <w:szCs w:val="16"/>
              </w:rPr>
            </w:pPr>
            <w:r w:rsidRPr="002357D5">
              <w:rPr>
                <w:sz w:val="16"/>
                <w:szCs w:val="16"/>
              </w:rPr>
              <w:t>1</w:t>
            </w:r>
          </w:p>
        </w:tc>
        <w:tc>
          <w:tcPr>
            <w:tcW w:w="425" w:type="dxa"/>
            <w:shd w:val="solid" w:color="FFFFFF" w:fill="auto"/>
          </w:tcPr>
          <w:p w14:paraId="7D4DDEE7" w14:textId="7937588C" w:rsidR="002357D5" w:rsidRDefault="002357D5" w:rsidP="002357D5">
            <w:pPr>
              <w:pStyle w:val="TAL"/>
              <w:jc w:val="center"/>
              <w:rPr>
                <w:sz w:val="16"/>
                <w:szCs w:val="16"/>
              </w:rPr>
            </w:pPr>
            <w:r w:rsidRPr="002357D5">
              <w:rPr>
                <w:sz w:val="16"/>
                <w:szCs w:val="16"/>
              </w:rPr>
              <w:t>F</w:t>
            </w:r>
          </w:p>
        </w:tc>
        <w:tc>
          <w:tcPr>
            <w:tcW w:w="4826" w:type="dxa"/>
            <w:shd w:val="solid" w:color="FFFFFF" w:fill="auto"/>
          </w:tcPr>
          <w:p w14:paraId="2F6D4A7E" w14:textId="675126FB" w:rsidR="002357D5" w:rsidRPr="00022F7E" w:rsidRDefault="002357D5" w:rsidP="002357D5">
            <w:pPr>
              <w:pStyle w:val="TAL"/>
              <w:rPr>
                <w:sz w:val="16"/>
                <w:szCs w:val="16"/>
              </w:rPr>
            </w:pPr>
            <w:r w:rsidRPr="002357D5">
              <w:rPr>
                <w:sz w:val="16"/>
                <w:szCs w:val="16"/>
              </w:rPr>
              <w:t>The time stamp of data and analytics notification</w:t>
            </w:r>
          </w:p>
        </w:tc>
        <w:tc>
          <w:tcPr>
            <w:tcW w:w="708" w:type="dxa"/>
            <w:shd w:val="solid" w:color="FFFFFF" w:fill="auto"/>
          </w:tcPr>
          <w:p w14:paraId="0ECF7FF2" w14:textId="5C3E0CDA" w:rsidR="002357D5" w:rsidRPr="006B40C2" w:rsidRDefault="002357D5" w:rsidP="002357D5">
            <w:pPr>
              <w:pStyle w:val="TAL"/>
              <w:jc w:val="center"/>
              <w:rPr>
                <w:sz w:val="16"/>
                <w:szCs w:val="16"/>
              </w:rPr>
            </w:pPr>
            <w:r w:rsidRPr="00495265">
              <w:rPr>
                <w:rFonts w:hint="eastAsia"/>
                <w:sz w:val="16"/>
                <w:szCs w:val="16"/>
              </w:rPr>
              <w:t>1</w:t>
            </w:r>
            <w:r w:rsidRPr="00495265">
              <w:rPr>
                <w:sz w:val="16"/>
                <w:szCs w:val="16"/>
              </w:rPr>
              <w:t>8.0.0</w:t>
            </w:r>
          </w:p>
        </w:tc>
      </w:tr>
      <w:tr w:rsidR="002357D5" w14:paraId="1FD4181F" w14:textId="77777777" w:rsidTr="000243A9">
        <w:trPr>
          <w:gridAfter w:val="1"/>
          <w:wAfter w:w="6" w:type="dxa"/>
          <w:trHeight w:val="170"/>
        </w:trPr>
        <w:tc>
          <w:tcPr>
            <w:tcW w:w="800" w:type="dxa"/>
            <w:shd w:val="solid" w:color="FFFFFF" w:fill="auto"/>
          </w:tcPr>
          <w:p w14:paraId="6ED76764" w14:textId="12D0FA9E" w:rsidR="002357D5" w:rsidRDefault="002357D5" w:rsidP="002357D5">
            <w:pPr>
              <w:pStyle w:val="TAL"/>
              <w:jc w:val="center"/>
              <w:rPr>
                <w:sz w:val="16"/>
                <w:szCs w:val="16"/>
              </w:rPr>
            </w:pPr>
            <w:r>
              <w:rPr>
                <w:rFonts w:hint="eastAsia"/>
                <w:sz w:val="16"/>
                <w:szCs w:val="16"/>
              </w:rPr>
              <w:t>2</w:t>
            </w:r>
            <w:r>
              <w:rPr>
                <w:sz w:val="16"/>
                <w:szCs w:val="16"/>
              </w:rPr>
              <w:t>022-11</w:t>
            </w:r>
          </w:p>
        </w:tc>
        <w:tc>
          <w:tcPr>
            <w:tcW w:w="995" w:type="dxa"/>
            <w:shd w:val="solid" w:color="FFFFFF" w:fill="auto"/>
          </w:tcPr>
          <w:p w14:paraId="58A6637C" w14:textId="762B356B" w:rsidR="002357D5" w:rsidRDefault="002357D5" w:rsidP="002357D5">
            <w:pPr>
              <w:pStyle w:val="TAL"/>
              <w:jc w:val="center"/>
              <w:rPr>
                <w:sz w:val="16"/>
                <w:szCs w:val="16"/>
              </w:rPr>
            </w:pPr>
            <w:r>
              <w:rPr>
                <w:rFonts w:hint="eastAsia"/>
                <w:sz w:val="16"/>
                <w:szCs w:val="16"/>
              </w:rPr>
              <w:t>C</w:t>
            </w:r>
            <w:r>
              <w:rPr>
                <w:sz w:val="16"/>
                <w:szCs w:val="16"/>
              </w:rPr>
              <w:t>T3#125</w:t>
            </w:r>
          </w:p>
        </w:tc>
        <w:tc>
          <w:tcPr>
            <w:tcW w:w="992" w:type="dxa"/>
            <w:shd w:val="solid" w:color="FFFFFF" w:fill="auto"/>
          </w:tcPr>
          <w:p w14:paraId="02436524" w14:textId="069B9BBD" w:rsidR="002357D5" w:rsidRPr="003C316F" w:rsidRDefault="002357D5" w:rsidP="002357D5">
            <w:pPr>
              <w:pStyle w:val="TAL"/>
              <w:jc w:val="center"/>
              <w:rPr>
                <w:sz w:val="16"/>
                <w:szCs w:val="16"/>
              </w:rPr>
            </w:pPr>
            <w:r w:rsidRPr="002357D5">
              <w:rPr>
                <w:sz w:val="16"/>
                <w:szCs w:val="16"/>
              </w:rPr>
              <w:t>C3-225766</w:t>
            </w:r>
          </w:p>
        </w:tc>
        <w:tc>
          <w:tcPr>
            <w:tcW w:w="567" w:type="dxa"/>
            <w:shd w:val="solid" w:color="FFFFFF" w:fill="auto"/>
          </w:tcPr>
          <w:p w14:paraId="6E8BC86D" w14:textId="5B4CF17D" w:rsidR="002357D5" w:rsidRDefault="002357D5" w:rsidP="002357D5">
            <w:pPr>
              <w:pStyle w:val="TAL"/>
              <w:rPr>
                <w:sz w:val="16"/>
                <w:szCs w:val="16"/>
              </w:rPr>
            </w:pPr>
            <w:r w:rsidRPr="002357D5">
              <w:rPr>
                <w:sz w:val="16"/>
                <w:szCs w:val="16"/>
              </w:rPr>
              <w:t>0040</w:t>
            </w:r>
          </w:p>
        </w:tc>
        <w:tc>
          <w:tcPr>
            <w:tcW w:w="426" w:type="dxa"/>
            <w:shd w:val="solid" w:color="FFFFFF" w:fill="auto"/>
          </w:tcPr>
          <w:p w14:paraId="03950034" w14:textId="77777777" w:rsidR="002357D5" w:rsidRPr="006D73F9" w:rsidRDefault="002357D5" w:rsidP="002357D5">
            <w:pPr>
              <w:pStyle w:val="TAL"/>
              <w:jc w:val="right"/>
              <w:rPr>
                <w:sz w:val="16"/>
                <w:szCs w:val="16"/>
              </w:rPr>
            </w:pPr>
          </w:p>
        </w:tc>
        <w:tc>
          <w:tcPr>
            <w:tcW w:w="425" w:type="dxa"/>
            <w:shd w:val="solid" w:color="FFFFFF" w:fill="auto"/>
          </w:tcPr>
          <w:p w14:paraId="06358603" w14:textId="31D9215A" w:rsidR="002357D5" w:rsidRDefault="002357D5" w:rsidP="002357D5">
            <w:pPr>
              <w:pStyle w:val="TAL"/>
              <w:jc w:val="center"/>
              <w:rPr>
                <w:sz w:val="16"/>
                <w:szCs w:val="16"/>
              </w:rPr>
            </w:pPr>
            <w:r w:rsidRPr="002357D5">
              <w:rPr>
                <w:sz w:val="16"/>
                <w:szCs w:val="16"/>
              </w:rPr>
              <w:t>F</w:t>
            </w:r>
          </w:p>
        </w:tc>
        <w:tc>
          <w:tcPr>
            <w:tcW w:w="4826" w:type="dxa"/>
            <w:shd w:val="solid" w:color="FFFFFF" w:fill="auto"/>
          </w:tcPr>
          <w:p w14:paraId="4E62E0A1" w14:textId="2F516BFD" w:rsidR="002357D5" w:rsidRPr="00022F7E" w:rsidRDefault="002357D5" w:rsidP="002357D5">
            <w:pPr>
              <w:pStyle w:val="TAL"/>
              <w:rPr>
                <w:sz w:val="16"/>
                <w:szCs w:val="16"/>
              </w:rPr>
            </w:pPr>
            <w:r w:rsidRPr="002357D5">
              <w:rPr>
                <w:sz w:val="16"/>
                <w:szCs w:val="16"/>
              </w:rPr>
              <w:t>Update of info and externalDocs fields</w:t>
            </w:r>
          </w:p>
        </w:tc>
        <w:tc>
          <w:tcPr>
            <w:tcW w:w="708" w:type="dxa"/>
            <w:shd w:val="solid" w:color="FFFFFF" w:fill="auto"/>
          </w:tcPr>
          <w:p w14:paraId="42505B87" w14:textId="537FEE72" w:rsidR="002357D5" w:rsidRPr="006B40C2" w:rsidRDefault="002357D5" w:rsidP="002357D5">
            <w:pPr>
              <w:pStyle w:val="TAL"/>
              <w:jc w:val="center"/>
              <w:rPr>
                <w:sz w:val="16"/>
                <w:szCs w:val="16"/>
              </w:rPr>
            </w:pPr>
            <w:r w:rsidRPr="00495265">
              <w:rPr>
                <w:rFonts w:hint="eastAsia"/>
                <w:sz w:val="16"/>
                <w:szCs w:val="16"/>
              </w:rPr>
              <w:t>1</w:t>
            </w:r>
            <w:r w:rsidRPr="00495265">
              <w:rPr>
                <w:sz w:val="16"/>
                <w:szCs w:val="16"/>
              </w:rPr>
              <w:t>8.0.0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2B558" w14:textId="77777777" w:rsidR="007629BC" w:rsidRDefault="007629BC">
      <w:r>
        <w:separator/>
      </w:r>
    </w:p>
  </w:endnote>
  <w:endnote w:type="continuationSeparator" w:id="0">
    <w:p w14:paraId="1FDAA6C5" w14:textId="77777777" w:rsidR="007629BC" w:rsidRDefault="0076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46E16" w14:textId="77777777" w:rsidR="007629BC" w:rsidRDefault="007629BC">
      <w:r>
        <w:separator/>
      </w:r>
    </w:p>
  </w:footnote>
  <w:footnote w:type="continuationSeparator" w:id="0">
    <w:p w14:paraId="6797C3F7" w14:textId="77777777" w:rsidR="007629BC" w:rsidRDefault="00762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4A3E537D"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5394">
      <w:rPr>
        <w:rFonts w:ascii="Arial" w:hAnsi="Arial" w:cs="Arial"/>
        <w:b/>
        <w:noProof/>
        <w:sz w:val="18"/>
        <w:szCs w:val="18"/>
      </w:rPr>
      <w:t>3GPP TS 29.576 V17.3.0 (2022-12)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63451981"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5394">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5778B"/>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52D2C"/>
    <w:rsid w:val="00262BF9"/>
    <w:rsid w:val="00291121"/>
    <w:rsid w:val="00293892"/>
    <w:rsid w:val="002A4306"/>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9174B"/>
    <w:rsid w:val="006A30C3"/>
    <w:rsid w:val="006D383D"/>
    <w:rsid w:val="006D4FAC"/>
    <w:rsid w:val="006D5ECE"/>
    <w:rsid w:val="006D73F9"/>
    <w:rsid w:val="00705D5D"/>
    <w:rsid w:val="007227E6"/>
    <w:rsid w:val="0074757F"/>
    <w:rsid w:val="007629BC"/>
    <w:rsid w:val="007764A1"/>
    <w:rsid w:val="007803A9"/>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3400"/>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D2B17"/>
    <w:rsid w:val="00CD3A07"/>
    <w:rsid w:val="00CE07CD"/>
    <w:rsid w:val="00CE5414"/>
    <w:rsid w:val="00CF0C65"/>
    <w:rsid w:val="00D05394"/>
    <w:rsid w:val="00D1630A"/>
    <w:rsid w:val="00D221C9"/>
    <w:rsid w:val="00D2680C"/>
    <w:rsid w:val="00D42EB8"/>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13591</Words>
  <Characters>77474</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2022-11-29T22:45:00Z</dcterms:created>
  <dcterms:modified xsi:type="dcterms:W3CDTF">2022-11-29T22:49:00Z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